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6B16" w:rsidRPr="00801F73" w:rsidRDefault="00123A57" w:rsidP="00A36340">
      <w:pPr>
        <w:tabs>
          <w:tab w:val="center" w:pos="4898"/>
          <w:tab w:val="left" w:pos="6825"/>
        </w:tabs>
        <w:jc w:val="center"/>
        <w:outlineLvl w:val="0"/>
        <w:rPr>
          <w:rFonts w:ascii="Times New Roman" w:hAnsi="Times New Roman"/>
          <w:b/>
          <w:kern w:val="36"/>
          <w:sz w:val="24"/>
          <w:szCs w:val="24"/>
          <w:lang w:eastAsia="en-US"/>
        </w:rPr>
      </w:pPr>
      <w:r w:rsidRPr="00CB5198">
        <w:rPr>
          <w:rFonts w:ascii="Times New Roman" w:hAnsi="Times New Roman"/>
          <w:b/>
          <w:kern w:val="36"/>
          <w:sz w:val="24"/>
          <w:szCs w:val="24"/>
          <w:lang w:eastAsia="en-US"/>
        </w:rPr>
        <w:t>П</w:t>
      </w:r>
      <w:r w:rsidR="00CB5198" w:rsidRPr="00CB5198">
        <w:rPr>
          <w:rFonts w:ascii="Times New Roman" w:hAnsi="Times New Roman"/>
          <w:b/>
          <w:kern w:val="36"/>
          <w:sz w:val="24"/>
          <w:szCs w:val="24"/>
          <w:lang w:eastAsia="en-US"/>
        </w:rPr>
        <w:t>РОТОКОЛ</w:t>
      </w:r>
      <w:r w:rsidRPr="00CB5198">
        <w:rPr>
          <w:rFonts w:ascii="Times New Roman" w:hAnsi="Times New Roman"/>
          <w:b/>
          <w:kern w:val="36"/>
          <w:sz w:val="24"/>
          <w:szCs w:val="24"/>
          <w:lang w:eastAsia="en-US"/>
        </w:rPr>
        <w:t xml:space="preserve"> </w:t>
      </w:r>
      <w:r w:rsidRPr="004E0AD2">
        <w:rPr>
          <w:rFonts w:ascii="Times New Roman" w:hAnsi="Times New Roman"/>
          <w:b/>
          <w:kern w:val="36"/>
          <w:sz w:val="24"/>
          <w:szCs w:val="24"/>
          <w:lang w:eastAsia="en-US"/>
        </w:rPr>
        <w:t>№</w:t>
      </w:r>
      <w:r w:rsidR="00CB5198" w:rsidRPr="004E0AD2">
        <w:rPr>
          <w:rFonts w:ascii="Times New Roman" w:hAnsi="Times New Roman"/>
          <w:b/>
          <w:kern w:val="36"/>
          <w:sz w:val="24"/>
          <w:szCs w:val="24"/>
          <w:lang w:eastAsia="en-US"/>
        </w:rPr>
        <w:t xml:space="preserve"> </w:t>
      </w:r>
      <w:r w:rsidR="005E033B" w:rsidRPr="004E0AD2">
        <w:rPr>
          <w:rFonts w:ascii="Times New Roman" w:hAnsi="Times New Roman"/>
          <w:b/>
          <w:kern w:val="36"/>
          <w:sz w:val="24"/>
          <w:szCs w:val="24"/>
          <w:lang w:eastAsia="en-US"/>
        </w:rPr>
        <w:t>С</w:t>
      </w:r>
      <w:r w:rsidR="00CB5198" w:rsidRPr="004E0AD2">
        <w:rPr>
          <w:rFonts w:ascii="Times New Roman" w:hAnsi="Times New Roman"/>
          <w:b/>
          <w:kern w:val="36"/>
          <w:sz w:val="24"/>
          <w:szCs w:val="24"/>
          <w:lang w:eastAsia="en-US"/>
        </w:rPr>
        <w:t>/</w:t>
      </w:r>
      <w:r w:rsidR="00E732BA">
        <w:rPr>
          <w:rFonts w:ascii="Times New Roman" w:hAnsi="Times New Roman"/>
          <w:b/>
          <w:kern w:val="36"/>
          <w:sz w:val="24"/>
          <w:szCs w:val="24"/>
          <w:lang w:eastAsia="en-US"/>
        </w:rPr>
        <w:t>2</w:t>
      </w:r>
      <w:r w:rsidR="00EA76E7">
        <w:rPr>
          <w:rFonts w:ascii="Times New Roman" w:hAnsi="Times New Roman"/>
          <w:b/>
          <w:kern w:val="36"/>
          <w:sz w:val="24"/>
          <w:szCs w:val="24"/>
          <w:lang w:eastAsia="en-US"/>
        </w:rPr>
        <w:t>4</w:t>
      </w:r>
      <w:r w:rsidR="00C80317" w:rsidRPr="004E0AD2">
        <w:rPr>
          <w:rFonts w:ascii="Times New Roman" w:hAnsi="Times New Roman"/>
          <w:b/>
          <w:kern w:val="36"/>
          <w:sz w:val="24"/>
          <w:szCs w:val="24"/>
          <w:lang w:eastAsia="en-US"/>
        </w:rPr>
        <w:t>/20</w:t>
      </w:r>
      <w:r w:rsidR="00C7637F">
        <w:rPr>
          <w:rFonts w:ascii="Times New Roman" w:hAnsi="Times New Roman"/>
          <w:b/>
          <w:kern w:val="36"/>
          <w:sz w:val="24"/>
          <w:szCs w:val="24"/>
          <w:lang w:eastAsia="en-US"/>
        </w:rPr>
        <w:t>26</w:t>
      </w:r>
    </w:p>
    <w:p w:rsidR="00123A57" w:rsidRPr="00CB5198" w:rsidRDefault="007A7ACD" w:rsidP="00A36340">
      <w:pPr>
        <w:spacing w:after="120"/>
        <w:jc w:val="center"/>
        <w:outlineLvl w:val="0"/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</w:pPr>
      <w:r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>о</w:t>
      </w:r>
      <w:r w:rsidR="005F79E0"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>чно</w:t>
      </w:r>
      <w:r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>го</w:t>
      </w:r>
      <w:r w:rsidR="005E033B" w:rsidRPr="00CB5198"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 xml:space="preserve"> заседания Закупочной комиссии</w:t>
      </w:r>
      <w:r w:rsidR="00CB5198" w:rsidRPr="00CB5198"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 xml:space="preserve"> филиала ПАО «</w:t>
      </w:r>
      <w:r w:rsidR="00E0292A" w:rsidRPr="00E0292A">
        <w:rPr>
          <w:rFonts w:ascii="Times New Roman" w:hAnsi="Times New Roman"/>
          <w:b/>
          <w:bCs/>
          <w:iCs/>
          <w:kern w:val="36"/>
          <w:sz w:val="24"/>
          <w:szCs w:val="24"/>
          <w:lang w:eastAsia="en-US"/>
        </w:rPr>
        <w:t>Россети Московский регион</w:t>
      </w:r>
      <w:r w:rsidR="00CB5198" w:rsidRPr="00CB5198"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 xml:space="preserve">» </w:t>
      </w:r>
      <w:r w:rsidR="00415761" w:rsidRPr="00415761"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>–</w:t>
      </w:r>
      <w:r w:rsidR="00CB5198" w:rsidRPr="00CB5198"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 xml:space="preserve"> Северные электрические сети</w:t>
      </w:r>
      <w:r w:rsidR="00CB5198"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 xml:space="preserve"> </w:t>
      </w:r>
      <w:r w:rsidR="00415761"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 xml:space="preserve">по </w:t>
      </w:r>
      <w:r w:rsidR="003F3A19" w:rsidRPr="003F3A19">
        <w:rPr>
          <w:rFonts w:ascii="Times New Roman" w:hAnsi="Times New Roman"/>
          <w:b/>
          <w:kern w:val="36"/>
          <w:sz w:val="24"/>
          <w:szCs w:val="24"/>
          <w:lang w:eastAsia="en-US"/>
        </w:rPr>
        <w:t xml:space="preserve">утверждению Извещений о проведении запросов </w:t>
      </w:r>
      <w:r w:rsidR="00431112" w:rsidRPr="00431112">
        <w:rPr>
          <w:rFonts w:ascii="Times New Roman" w:hAnsi="Times New Roman"/>
          <w:b/>
          <w:kern w:val="36"/>
          <w:sz w:val="24"/>
          <w:szCs w:val="24"/>
          <w:lang w:eastAsia="en-US"/>
        </w:rPr>
        <w:t xml:space="preserve">цен </w:t>
      </w:r>
      <w:r w:rsidR="00723C56" w:rsidRPr="00723C56">
        <w:rPr>
          <w:rFonts w:ascii="Times New Roman" w:hAnsi="Times New Roman"/>
          <w:b/>
          <w:bCs/>
          <w:iCs/>
          <w:kern w:val="36"/>
          <w:sz w:val="24"/>
          <w:szCs w:val="24"/>
          <w:lang w:eastAsia="en-US"/>
        </w:rPr>
        <w:t>по результатам предварительного отбора в электронной форме</w:t>
      </w:r>
      <w:bookmarkStart w:id="0" w:name="_GoBack"/>
      <w:bookmarkEnd w:id="0"/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8"/>
        <w:gridCol w:w="2835"/>
        <w:gridCol w:w="2693"/>
      </w:tblGrid>
      <w:tr w:rsidR="00415761" w:rsidRPr="00415761" w:rsidTr="00415761">
        <w:trPr>
          <w:trHeight w:val="255"/>
        </w:trPr>
        <w:tc>
          <w:tcPr>
            <w:tcW w:w="4678" w:type="dxa"/>
            <w:vAlign w:val="center"/>
          </w:tcPr>
          <w:p w:rsidR="00415761" w:rsidRPr="00415761" w:rsidRDefault="00415761" w:rsidP="00415761">
            <w:pPr>
              <w:keepNext/>
              <w:keepLines/>
              <w:ind w:left="14"/>
              <w:contextualSpacing/>
              <w:jc w:val="center"/>
              <w:rPr>
                <w:rFonts w:ascii="Times New Roman" w:eastAsia="Times New Roman" w:hAnsi="Times New Roman"/>
                <w:b/>
                <w:bCs/>
                <w:snapToGrid w:val="0"/>
                <w:sz w:val="22"/>
              </w:rPr>
            </w:pPr>
            <w:r w:rsidRPr="00415761">
              <w:rPr>
                <w:rFonts w:ascii="Times New Roman" w:eastAsia="Times New Roman" w:hAnsi="Times New Roman"/>
                <w:b/>
                <w:bCs/>
                <w:snapToGrid w:val="0"/>
                <w:sz w:val="22"/>
              </w:rPr>
              <w:t>Место заседания</w:t>
            </w:r>
          </w:p>
        </w:tc>
        <w:tc>
          <w:tcPr>
            <w:tcW w:w="2835" w:type="dxa"/>
            <w:vAlign w:val="center"/>
          </w:tcPr>
          <w:p w:rsidR="00415761" w:rsidRPr="00415761" w:rsidRDefault="00415761" w:rsidP="00415761">
            <w:pPr>
              <w:keepNext/>
              <w:keepLines/>
              <w:ind w:left="-79" w:right="-52"/>
              <w:contextualSpacing/>
              <w:jc w:val="center"/>
              <w:rPr>
                <w:rFonts w:ascii="Times New Roman" w:eastAsia="Times New Roman" w:hAnsi="Times New Roman"/>
                <w:b/>
                <w:bCs/>
                <w:snapToGrid w:val="0"/>
                <w:sz w:val="22"/>
              </w:rPr>
            </w:pPr>
            <w:r w:rsidRPr="00415761">
              <w:rPr>
                <w:rFonts w:ascii="Times New Roman" w:eastAsia="Times New Roman" w:hAnsi="Times New Roman"/>
                <w:b/>
                <w:bCs/>
                <w:snapToGrid w:val="0"/>
                <w:sz w:val="22"/>
              </w:rPr>
              <w:t>Дата заседания/ принятия решения</w:t>
            </w:r>
          </w:p>
        </w:tc>
        <w:tc>
          <w:tcPr>
            <w:tcW w:w="2693" w:type="dxa"/>
            <w:vAlign w:val="center"/>
          </w:tcPr>
          <w:p w:rsidR="00415761" w:rsidRPr="00415761" w:rsidRDefault="00415761" w:rsidP="00415761">
            <w:pPr>
              <w:keepNext/>
              <w:keepLines/>
              <w:ind w:left="-79" w:right="-52"/>
              <w:contextualSpacing/>
              <w:jc w:val="center"/>
              <w:rPr>
                <w:rFonts w:ascii="Times New Roman" w:eastAsia="Times New Roman" w:hAnsi="Times New Roman"/>
                <w:b/>
                <w:bCs/>
                <w:snapToGrid w:val="0"/>
                <w:sz w:val="22"/>
              </w:rPr>
            </w:pPr>
            <w:r w:rsidRPr="00415761">
              <w:rPr>
                <w:rFonts w:ascii="Times New Roman" w:eastAsia="Times New Roman" w:hAnsi="Times New Roman"/>
                <w:b/>
                <w:bCs/>
                <w:snapToGrid w:val="0"/>
                <w:sz w:val="22"/>
              </w:rPr>
              <w:t>Дата составления и подписания протокола</w:t>
            </w:r>
          </w:p>
        </w:tc>
      </w:tr>
      <w:tr w:rsidR="00415761" w:rsidRPr="00415761" w:rsidTr="00415761">
        <w:trPr>
          <w:trHeight w:val="255"/>
        </w:trPr>
        <w:tc>
          <w:tcPr>
            <w:tcW w:w="4678" w:type="dxa"/>
            <w:vAlign w:val="center"/>
          </w:tcPr>
          <w:p w:rsidR="00415761" w:rsidRPr="00415761" w:rsidRDefault="00EC6C1F" w:rsidP="00142F38">
            <w:pPr>
              <w:keepNext/>
              <w:keepLines/>
              <w:contextualSpacing/>
              <w:jc w:val="center"/>
              <w:rPr>
                <w:rFonts w:ascii="Times New Roman" w:eastAsia="Times New Roman" w:hAnsi="Times New Roman"/>
                <w:snapToGrid w:val="0"/>
                <w:sz w:val="22"/>
              </w:rPr>
            </w:pPr>
            <w:r w:rsidRPr="00EC6C1F">
              <w:rPr>
                <w:rFonts w:ascii="Times New Roman" w:eastAsia="Times New Roman" w:hAnsi="Times New Roman"/>
                <w:snapToGrid w:val="0"/>
                <w:sz w:val="22"/>
              </w:rPr>
              <w:t xml:space="preserve">Московская область, г. Химки, Коммунальный проезд, </w:t>
            </w:r>
            <w:r w:rsidR="00142F38">
              <w:rPr>
                <w:rFonts w:ascii="Times New Roman" w:eastAsia="Times New Roman" w:hAnsi="Times New Roman"/>
                <w:snapToGrid w:val="0"/>
                <w:sz w:val="22"/>
              </w:rPr>
              <w:t>стр. 8</w:t>
            </w:r>
          </w:p>
        </w:tc>
        <w:tc>
          <w:tcPr>
            <w:tcW w:w="2835" w:type="dxa"/>
            <w:vAlign w:val="center"/>
          </w:tcPr>
          <w:p w:rsidR="00415761" w:rsidRPr="004E0AD2" w:rsidRDefault="00E732BA" w:rsidP="00EA76E7">
            <w:pPr>
              <w:keepNext/>
              <w:keepLines/>
              <w:tabs>
                <w:tab w:val="left" w:pos="567"/>
                <w:tab w:val="left" w:pos="900"/>
              </w:tabs>
              <w:contextualSpacing/>
              <w:jc w:val="center"/>
              <w:rPr>
                <w:rFonts w:ascii="Times New Roman" w:eastAsia="Times New Roman" w:hAnsi="Times New Roman"/>
                <w:b/>
                <w:snapToGrid w:val="0"/>
                <w:sz w:val="22"/>
              </w:rPr>
            </w:pPr>
            <w:r>
              <w:rPr>
                <w:rFonts w:ascii="Times New Roman" w:eastAsia="Times New Roman" w:hAnsi="Times New Roman"/>
                <w:b/>
                <w:snapToGrid w:val="0"/>
                <w:sz w:val="22"/>
              </w:rPr>
              <w:t>1</w:t>
            </w:r>
            <w:r w:rsidR="00EA76E7">
              <w:rPr>
                <w:rFonts w:ascii="Times New Roman" w:eastAsia="Times New Roman" w:hAnsi="Times New Roman"/>
                <w:b/>
                <w:snapToGrid w:val="0"/>
                <w:sz w:val="22"/>
              </w:rPr>
              <w:t>4</w:t>
            </w:r>
            <w:r w:rsidR="00BD24DB" w:rsidRPr="004E0AD2">
              <w:rPr>
                <w:rFonts w:ascii="Times New Roman" w:eastAsia="Times New Roman" w:hAnsi="Times New Roman"/>
                <w:b/>
                <w:snapToGrid w:val="0"/>
                <w:sz w:val="22"/>
              </w:rPr>
              <w:t>.</w:t>
            </w:r>
            <w:r w:rsidR="00DB206A">
              <w:rPr>
                <w:rFonts w:ascii="Times New Roman" w:eastAsia="Times New Roman" w:hAnsi="Times New Roman"/>
                <w:b/>
                <w:snapToGrid w:val="0"/>
                <w:sz w:val="22"/>
              </w:rPr>
              <w:t>04</w:t>
            </w:r>
            <w:r w:rsidR="00415761" w:rsidRPr="004E0AD2">
              <w:rPr>
                <w:rFonts w:ascii="Times New Roman" w:eastAsia="Times New Roman" w:hAnsi="Times New Roman"/>
                <w:b/>
                <w:snapToGrid w:val="0"/>
                <w:sz w:val="22"/>
              </w:rPr>
              <w:t>.20</w:t>
            </w:r>
            <w:r w:rsidR="00E55B11" w:rsidRPr="004E0AD2">
              <w:rPr>
                <w:rFonts w:ascii="Times New Roman" w:eastAsia="Times New Roman" w:hAnsi="Times New Roman"/>
                <w:b/>
                <w:snapToGrid w:val="0"/>
                <w:sz w:val="22"/>
              </w:rPr>
              <w:t>2</w:t>
            </w:r>
            <w:r w:rsidR="00C7637F">
              <w:rPr>
                <w:rFonts w:ascii="Times New Roman" w:eastAsia="Times New Roman" w:hAnsi="Times New Roman"/>
                <w:b/>
                <w:snapToGrid w:val="0"/>
                <w:sz w:val="22"/>
              </w:rPr>
              <w:t>6</w:t>
            </w:r>
          </w:p>
        </w:tc>
        <w:tc>
          <w:tcPr>
            <w:tcW w:w="2693" w:type="dxa"/>
            <w:vAlign w:val="center"/>
          </w:tcPr>
          <w:p w:rsidR="00415761" w:rsidRPr="004E0AD2" w:rsidRDefault="00E732BA" w:rsidP="00EA76E7">
            <w:pPr>
              <w:keepNext/>
              <w:keepLines/>
              <w:tabs>
                <w:tab w:val="left" w:pos="567"/>
                <w:tab w:val="left" w:pos="900"/>
              </w:tabs>
              <w:contextualSpacing/>
              <w:jc w:val="center"/>
              <w:rPr>
                <w:rFonts w:ascii="Times New Roman" w:eastAsia="Times New Roman" w:hAnsi="Times New Roman"/>
                <w:b/>
                <w:snapToGrid w:val="0"/>
                <w:sz w:val="22"/>
              </w:rPr>
            </w:pPr>
            <w:r>
              <w:rPr>
                <w:rFonts w:ascii="Times New Roman" w:eastAsia="Times New Roman" w:hAnsi="Times New Roman"/>
                <w:b/>
                <w:snapToGrid w:val="0"/>
                <w:sz w:val="22"/>
              </w:rPr>
              <w:t>1</w:t>
            </w:r>
            <w:r w:rsidR="00EA76E7">
              <w:rPr>
                <w:rFonts w:ascii="Times New Roman" w:eastAsia="Times New Roman" w:hAnsi="Times New Roman"/>
                <w:b/>
                <w:snapToGrid w:val="0"/>
                <w:sz w:val="22"/>
              </w:rPr>
              <w:t>4</w:t>
            </w:r>
            <w:r w:rsidR="00A90019" w:rsidRPr="004E0AD2">
              <w:rPr>
                <w:rFonts w:ascii="Times New Roman" w:eastAsia="Times New Roman" w:hAnsi="Times New Roman"/>
                <w:b/>
                <w:snapToGrid w:val="0"/>
                <w:sz w:val="22"/>
              </w:rPr>
              <w:t>.</w:t>
            </w:r>
            <w:r w:rsidR="00DB206A">
              <w:rPr>
                <w:rFonts w:ascii="Times New Roman" w:eastAsia="Times New Roman" w:hAnsi="Times New Roman"/>
                <w:b/>
                <w:snapToGrid w:val="0"/>
                <w:sz w:val="22"/>
              </w:rPr>
              <w:t>04</w:t>
            </w:r>
            <w:r w:rsidR="00A90019" w:rsidRPr="004E0AD2">
              <w:rPr>
                <w:rFonts w:ascii="Times New Roman" w:eastAsia="Times New Roman" w:hAnsi="Times New Roman"/>
                <w:b/>
                <w:snapToGrid w:val="0"/>
                <w:sz w:val="22"/>
              </w:rPr>
              <w:t>.202</w:t>
            </w:r>
            <w:r w:rsidR="00C7637F">
              <w:rPr>
                <w:rFonts w:ascii="Times New Roman" w:eastAsia="Times New Roman" w:hAnsi="Times New Roman"/>
                <w:b/>
                <w:snapToGrid w:val="0"/>
                <w:sz w:val="22"/>
              </w:rPr>
              <w:t>6</w:t>
            </w:r>
          </w:p>
        </w:tc>
      </w:tr>
    </w:tbl>
    <w:p w:rsidR="00CB5198" w:rsidRPr="00415761" w:rsidRDefault="00826827" w:rsidP="008C404B">
      <w:pPr>
        <w:pStyle w:val="ab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  <w:r>
        <w:rPr>
          <w:rFonts w:ascii="Times New Roman" w:hAnsi="Times New Roman"/>
          <w:b/>
          <w:iCs/>
          <w:sz w:val="24"/>
          <w:szCs w:val="24"/>
          <w:lang w:eastAsia="en-US"/>
        </w:rPr>
        <w:t>НА</w:t>
      </w:r>
      <w:r w:rsidR="00CB5198" w:rsidRPr="00415761">
        <w:rPr>
          <w:rFonts w:ascii="Times New Roman" w:hAnsi="Times New Roman"/>
          <w:b/>
          <w:iCs/>
          <w:sz w:val="24"/>
          <w:szCs w:val="24"/>
          <w:lang w:eastAsia="en-US"/>
        </w:rPr>
        <w:t xml:space="preserve"> ЗАСЕДАНИИ </w:t>
      </w:r>
      <w:r w:rsidR="00CB5198" w:rsidRPr="00415761">
        <w:rPr>
          <w:rFonts w:ascii="Times New Roman" w:hAnsi="Times New Roman"/>
          <w:b/>
          <w:bCs/>
          <w:iCs/>
          <w:sz w:val="24"/>
          <w:szCs w:val="24"/>
          <w:lang w:eastAsia="en-US"/>
        </w:rPr>
        <w:t>ЗАКУПОЧНОЙ КОМИСИИ ПРИСУТСТВОВАЛИ</w:t>
      </w:r>
      <w:r w:rsidR="00CB5198" w:rsidRPr="00415761">
        <w:rPr>
          <w:rFonts w:ascii="Times New Roman" w:hAnsi="Times New Roman"/>
          <w:b/>
          <w:iCs/>
          <w:sz w:val="24"/>
          <w:szCs w:val="24"/>
          <w:lang w:eastAsia="en-US"/>
        </w:rPr>
        <w:t>:</w:t>
      </w:r>
    </w:p>
    <w:p w:rsidR="00C450B3" w:rsidRDefault="00C450B3" w:rsidP="00C450B3">
      <w:pPr>
        <w:jc w:val="both"/>
        <w:rPr>
          <w:rFonts w:ascii="Times New Roman" w:hAnsi="Times New Roman"/>
          <w:b/>
          <w:iCs/>
          <w:sz w:val="24"/>
          <w:szCs w:val="24"/>
          <w:lang w:eastAsia="en-US"/>
        </w:rPr>
      </w:pPr>
      <w:r>
        <w:rPr>
          <w:rFonts w:ascii="Times New Roman" w:hAnsi="Times New Roman"/>
          <w:b/>
          <w:iCs/>
          <w:sz w:val="24"/>
          <w:szCs w:val="24"/>
          <w:lang w:eastAsia="en-US"/>
        </w:rPr>
        <w:t>Заместител</w:t>
      </w:r>
      <w:r w:rsidR="00E4689C">
        <w:rPr>
          <w:rFonts w:ascii="Times New Roman" w:hAnsi="Times New Roman"/>
          <w:b/>
          <w:iCs/>
          <w:sz w:val="24"/>
          <w:szCs w:val="24"/>
          <w:lang w:eastAsia="en-US"/>
        </w:rPr>
        <w:t>ь</w:t>
      </w:r>
      <w:r>
        <w:rPr>
          <w:rFonts w:ascii="Times New Roman" w:hAnsi="Times New Roman"/>
          <w:b/>
          <w:iCs/>
          <w:sz w:val="24"/>
          <w:szCs w:val="24"/>
          <w:lang w:eastAsia="en-US"/>
        </w:rPr>
        <w:t xml:space="preserve"> Председателя Закупочной комиссии:</w:t>
      </w:r>
    </w:p>
    <w:p w:rsidR="00517AB0" w:rsidRDefault="00517AB0" w:rsidP="00BB388C">
      <w:pPr>
        <w:jc w:val="both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C42A18">
        <w:rPr>
          <w:rFonts w:ascii="Times New Roman" w:hAnsi="Times New Roman"/>
          <w:bCs/>
          <w:iCs/>
          <w:sz w:val="24"/>
          <w:szCs w:val="24"/>
          <w:lang w:eastAsia="en-US"/>
        </w:rPr>
        <w:t>Титов Андрей Владимирович – Директор по логистике и МТО – начальник управления филиала ПАО «Россети Московский регион» – Северные электрические сети;</w:t>
      </w:r>
    </w:p>
    <w:p w:rsidR="000C70C2" w:rsidRDefault="000C70C2" w:rsidP="00BB388C">
      <w:pPr>
        <w:jc w:val="both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0C70C2">
        <w:rPr>
          <w:rFonts w:ascii="Times New Roman" w:hAnsi="Times New Roman"/>
          <w:bCs/>
          <w:iCs/>
          <w:sz w:val="24"/>
          <w:szCs w:val="24"/>
          <w:lang w:eastAsia="en-US"/>
        </w:rPr>
        <w:t>Бабич Алексей Иванович</w:t>
      </w:r>
      <w:r>
        <w:rPr>
          <w:rFonts w:ascii="Times New Roman" w:hAnsi="Times New Roman"/>
          <w:bCs/>
          <w:iCs/>
          <w:sz w:val="24"/>
          <w:szCs w:val="24"/>
          <w:lang w:eastAsia="en-US"/>
        </w:rPr>
        <w:t xml:space="preserve"> - </w:t>
      </w:r>
      <w:r w:rsidRPr="000C70C2">
        <w:rPr>
          <w:rFonts w:ascii="Times New Roman" w:hAnsi="Times New Roman"/>
          <w:bCs/>
          <w:iCs/>
          <w:sz w:val="24"/>
          <w:szCs w:val="24"/>
          <w:lang w:eastAsia="en-US"/>
        </w:rPr>
        <w:t>Директор по логистике и МТО – начальник управления</w:t>
      </w:r>
      <w:r>
        <w:rPr>
          <w:rFonts w:ascii="Times New Roman" w:hAnsi="Times New Roman"/>
          <w:bCs/>
          <w:iCs/>
          <w:sz w:val="24"/>
          <w:szCs w:val="24"/>
          <w:lang w:eastAsia="en-US"/>
        </w:rPr>
        <w:t xml:space="preserve"> </w:t>
      </w:r>
      <w:r w:rsidRPr="000C70C2">
        <w:rPr>
          <w:rFonts w:ascii="Times New Roman" w:hAnsi="Times New Roman"/>
          <w:bCs/>
          <w:iCs/>
          <w:sz w:val="24"/>
          <w:szCs w:val="24"/>
          <w:lang w:eastAsia="en-US"/>
        </w:rPr>
        <w:t>филиала ПАО «Россети Московский регион» – Северные электрические сети</w:t>
      </w:r>
      <w:r>
        <w:rPr>
          <w:rFonts w:ascii="Times New Roman" w:hAnsi="Times New Roman"/>
          <w:bCs/>
          <w:iCs/>
          <w:sz w:val="24"/>
          <w:szCs w:val="24"/>
          <w:lang w:eastAsia="en-US"/>
        </w:rPr>
        <w:t>;</w:t>
      </w:r>
    </w:p>
    <w:p w:rsidR="00BB388C" w:rsidRPr="00C42A18" w:rsidRDefault="00BB388C" w:rsidP="00BB388C">
      <w:pPr>
        <w:jc w:val="both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C42A18">
        <w:rPr>
          <w:rFonts w:ascii="Times New Roman" w:hAnsi="Times New Roman"/>
          <w:bCs/>
          <w:iCs/>
          <w:sz w:val="24"/>
          <w:szCs w:val="24"/>
          <w:lang w:eastAsia="en-US"/>
        </w:rPr>
        <w:t>Ножкин Алексей Михайлович – Заместитель начальника управления логистики филиала ПАО «Россети Московский регион» – Северные электрические сети;</w:t>
      </w:r>
    </w:p>
    <w:p w:rsidR="00C42A18" w:rsidRPr="003F39D0" w:rsidRDefault="00C42A18" w:rsidP="00C42A18">
      <w:pPr>
        <w:jc w:val="both"/>
        <w:rPr>
          <w:rFonts w:ascii="Times New Roman" w:hAnsi="Times New Roman"/>
          <w:b/>
          <w:bCs/>
          <w:iCs/>
          <w:sz w:val="24"/>
          <w:szCs w:val="24"/>
          <w:lang w:eastAsia="en-US"/>
        </w:rPr>
      </w:pPr>
      <w:r w:rsidRPr="003F39D0">
        <w:rPr>
          <w:rFonts w:ascii="Times New Roman" w:hAnsi="Times New Roman"/>
          <w:b/>
          <w:bCs/>
          <w:iCs/>
          <w:sz w:val="24"/>
          <w:szCs w:val="24"/>
          <w:lang w:eastAsia="en-US"/>
        </w:rPr>
        <w:t>Члены Закупочной комиссии:</w:t>
      </w:r>
    </w:p>
    <w:p w:rsidR="00C42A18" w:rsidRPr="00C42A18" w:rsidRDefault="00C42A18" w:rsidP="00C42A18">
      <w:pPr>
        <w:jc w:val="both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C42A18">
        <w:rPr>
          <w:rFonts w:ascii="Times New Roman" w:hAnsi="Times New Roman"/>
          <w:bCs/>
          <w:iCs/>
          <w:sz w:val="24"/>
          <w:szCs w:val="24"/>
          <w:lang w:eastAsia="en-US"/>
        </w:rPr>
        <w:t>Макурин Владимир Михайлович – Заместитель директора по технологическому присоединению;</w:t>
      </w:r>
    </w:p>
    <w:p w:rsidR="00C42A18" w:rsidRPr="00C42A18" w:rsidRDefault="00C42A18" w:rsidP="00C42A18">
      <w:pPr>
        <w:jc w:val="both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C42A18">
        <w:rPr>
          <w:rFonts w:ascii="Times New Roman" w:hAnsi="Times New Roman"/>
          <w:bCs/>
          <w:iCs/>
          <w:sz w:val="24"/>
          <w:szCs w:val="24"/>
          <w:lang w:eastAsia="en-US"/>
        </w:rPr>
        <w:t>Осипов Иван Васильевич – Заместитель начальника управления капитального строительства филиала ПАО «Россети Московский регион» – Северные электрические сети;</w:t>
      </w:r>
    </w:p>
    <w:p w:rsidR="00C42A18" w:rsidRDefault="00C42A18" w:rsidP="00C42A18">
      <w:pPr>
        <w:jc w:val="both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C42A18">
        <w:rPr>
          <w:rFonts w:ascii="Times New Roman" w:hAnsi="Times New Roman"/>
          <w:bCs/>
          <w:iCs/>
          <w:sz w:val="24"/>
          <w:szCs w:val="24"/>
          <w:lang w:eastAsia="en-US"/>
        </w:rPr>
        <w:t>Жук Денис Станиславович – Заместитель директора по капитальному строительству – начальник управления филиала ПАО «Россети Московский регион» – Северные электрические сети;</w:t>
      </w:r>
    </w:p>
    <w:p w:rsidR="00B426FA" w:rsidRDefault="00B426FA" w:rsidP="00C42A18">
      <w:pPr>
        <w:jc w:val="both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B426FA">
        <w:rPr>
          <w:rFonts w:ascii="Times New Roman" w:hAnsi="Times New Roman"/>
          <w:bCs/>
          <w:iCs/>
          <w:sz w:val="24"/>
          <w:szCs w:val="24"/>
          <w:lang w:eastAsia="en-US"/>
        </w:rPr>
        <w:t>Дементьев Дмитрий Николаевич –</w:t>
      </w:r>
      <w:r>
        <w:rPr>
          <w:rFonts w:ascii="Times New Roman" w:hAnsi="Times New Roman"/>
          <w:bCs/>
          <w:iCs/>
          <w:sz w:val="24"/>
          <w:szCs w:val="24"/>
          <w:lang w:eastAsia="en-US"/>
        </w:rPr>
        <w:t xml:space="preserve"> </w:t>
      </w:r>
      <w:r w:rsidRPr="00B426FA">
        <w:rPr>
          <w:rFonts w:ascii="Times New Roman" w:hAnsi="Times New Roman"/>
          <w:bCs/>
          <w:iCs/>
          <w:sz w:val="24"/>
          <w:szCs w:val="24"/>
          <w:lang w:eastAsia="en-US"/>
        </w:rPr>
        <w:t>заместитель главного инженера по высоковольтным сетям</w:t>
      </w:r>
      <w:r>
        <w:rPr>
          <w:rFonts w:ascii="Times New Roman" w:hAnsi="Times New Roman"/>
          <w:bCs/>
          <w:iCs/>
          <w:sz w:val="24"/>
          <w:szCs w:val="24"/>
          <w:lang w:eastAsia="en-US"/>
        </w:rPr>
        <w:t>;</w:t>
      </w:r>
    </w:p>
    <w:p w:rsidR="00B426FA" w:rsidRDefault="00B426FA" w:rsidP="00C42A18">
      <w:pPr>
        <w:jc w:val="both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B426FA">
        <w:rPr>
          <w:rFonts w:ascii="Times New Roman" w:hAnsi="Times New Roman"/>
          <w:bCs/>
          <w:iCs/>
          <w:sz w:val="24"/>
          <w:szCs w:val="24"/>
          <w:lang w:eastAsia="en-US"/>
        </w:rPr>
        <w:t>Ганш Инна Юрьевна –</w:t>
      </w:r>
      <w:r>
        <w:rPr>
          <w:rFonts w:ascii="Times New Roman" w:hAnsi="Times New Roman"/>
          <w:bCs/>
          <w:iCs/>
          <w:sz w:val="24"/>
          <w:szCs w:val="24"/>
          <w:lang w:eastAsia="en-US"/>
        </w:rPr>
        <w:t xml:space="preserve"> </w:t>
      </w:r>
      <w:r w:rsidRPr="00B426FA">
        <w:rPr>
          <w:rFonts w:ascii="Times New Roman" w:hAnsi="Times New Roman"/>
          <w:bCs/>
          <w:iCs/>
          <w:sz w:val="24"/>
          <w:szCs w:val="24"/>
          <w:lang w:eastAsia="en-US"/>
        </w:rPr>
        <w:t>начальник фина</w:t>
      </w:r>
      <w:r w:rsidR="00877641">
        <w:rPr>
          <w:rFonts w:ascii="Times New Roman" w:hAnsi="Times New Roman"/>
          <w:bCs/>
          <w:iCs/>
          <w:sz w:val="24"/>
          <w:szCs w:val="24"/>
          <w:lang w:eastAsia="en-US"/>
        </w:rPr>
        <w:t>нсово-экономического управления;</w:t>
      </w:r>
    </w:p>
    <w:p w:rsidR="00877641" w:rsidRDefault="00877641" w:rsidP="00C42A18">
      <w:pPr>
        <w:jc w:val="both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877641">
        <w:rPr>
          <w:rFonts w:ascii="Times New Roman" w:hAnsi="Times New Roman"/>
          <w:bCs/>
          <w:iCs/>
          <w:sz w:val="24"/>
          <w:szCs w:val="24"/>
          <w:lang w:eastAsia="en-US"/>
        </w:rPr>
        <w:t>Пезов Павел Михайлович – Заместитель главного инженера по распределительным сетям</w:t>
      </w:r>
      <w:r w:rsidR="003E1D93">
        <w:rPr>
          <w:rFonts w:ascii="Times New Roman" w:hAnsi="Times New Roman"/>
          <w:bCs/>
          <w:iCs/>
          <w:sz w:val="24"/>
          <w:szCs w:val="24"/>
          <w:lang w:eastAsia="en-US"/>
        </w:rPr>
        <w:t>;</w:t>
      </w:r>
    </w:p>
    <w:p w:rsidR="003E1D93" w:rsidRDefault="003E1D93" w:rsidP="00C42A18">
      <w:pPr>
        <w:jc w:val="both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3E1D93">
        <w:rPr>
          <w:rFonts w:ascii="Times New Roman" w:hAnsi="Times New Roman"/>
          <w:bCs/>
          <w:iCs/>
          <w:sz w:val="24"/>
          <w:szCs w:val="24"/>
          <w:lang w:eastAsia="en-US"/>
        </w:rPr>
        <w:t>Скворцов Роман Васильевич – главный специалист отдела правового обеспечения.</w:t>
      </w:r>
    </w:p>
    <w:p w:rsidR="00415761" w:rsidRPr="00415761" w:rsidRDefault="00415761" w:rsidP="00C42A18">
      <w:pPr>
        <w:jc w:val="both"/>
        <w:rPr>
          <w:rFonts w:ascii="Times New Roman" w:hAnsi="Times New Roman"/>
          <w:bCs/>
          <w:sz w:val="24"/>
          <w:szCs w:val="24"/>
          <w:lang w:eastAsia="en-US"/>
        </w:rPr>
      </w:pPr>
      <w:r w:rsidRPr="00415761">
        <w:rPr>
          <w:rFonts w:ascii="Times New Roman" w:hAnsi="Times New Roman"/>
          <w:b/>
          <w:bCs/>
          <w:sz w:val="24"/>
          <w:szCs w:val="24"/>
          <w:lang w:eastAsia="en-US"/>
        </w:rPr>
        <w:t xml:space="preserve">Ответственный секретарь </w:t>
      </w:r>
      <w:r w:rsidR="001B6529">
        <w:rPr>
          <w:rFonts w:ascii="Times New Roman" w:hAnsi="Times New Roman"/>
          <w:b/>
          <w:bCs/>
          <w:sz w:val="24"/>
          <w:szCs w:val="24"/>
          <w:lang w:eastAsia="en-US"/>
        </w:rPr>
        <w:t xml:space="preserve">Закупочной </w:t>
      </w:r>
      <w:r w:rsidR="00ED0B20">
        <w:rPr>
          <w:rFonts w:ascii="Times New Roman" w:hAnsi="Times New Roman"/>
          <w:b/>
          <w:bCs/>
          <w:sz w:val="24"/>
          <w:szCs w:val="24"/>
          <w:lang w:eastAsia="en-US"/>
        </w:rPr>
        <w:t>комиссии</w:t>
      </w:r>
      <w:r w:rsidRPr="00415761">
        <w:rPr>
          <w:rFonts w:ascii="Times New Roman" w:hAnsi="Times New Roman"/>
          <w:b/>
          <w:bCs/>
          <w:sz w:val="24"/>
          <w:szCs w:val="24"/>
          <w:lang w:eastAsia="en-US"/>
        </w:rPr>
        <w:t xml:space="preserve"> (</w:t>
      </w:r>
      <w:r>
        <w:rPr>
          <w:rFonts w:ascii="Times New Roman" w:hAnsi="Times New Roman"/>
          <w:b/>
          <w:bCs/>
          <w:sz w:val="24"/>
          <w:szCs w:val="24"/>
          <w:lang w:eastAsia="en-US"/>
        </w:rPr>
        <w:t>без права</w:t>
      </w:r>
      <w:r w:rsidRPr="00415761">
        <w:rPr>
          <w:rFonts w:ascii="Times New Roman" w:hAnsi="Times New Roman"/>
          <w:b/>
          <w:bCs/>
          <w:sz w:val="24"/>
          <w:szCs w:val="24"/>
          <w:lang w:eastAsia="en-US"/>
        </w:rPr>
        <w:t xml:space="preserve"> голоса):</w:t>
      </w:r>
    </w:p>
    <w:p w:rsidR="003F39D0" w:rsidRPr="00F14F10" w:rsidRDefault="00A61BED" w:rsidP="008C404B">
      <w:p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Тихомирова Вера Олеговна</w:t>
      </w:r>
      <w:r w:rsidR="00B93E23">
        <w:rPr>
          <w:rFonts w:ascii="Times New Roman" w:hAnsi="Times New Roman"/>
          <w:sz w:val="24"/>
          <w:szCs w:val="24"/>
          <w:lang w:eastAsia="en-US"/>
        </w:rPr>
        <w:t xml:space="preserve"> – Г</w:t>
      </w:r>
      <w:r w:rsidR="00CB5198" w:rsidRPr="00CB5198">
        <w:rPr>
          <w:rFonts w:ascii="Times New Roman" w:hAnsi="Times New Roman"/>
          <w:sz w:val="24"/>
          <w:szCs w:val="24"/>
          <w:lang w:eastAsia="en-US"/>
        </w:rPr>
        <w:t xml:space="preserve">лавный специалист сектора по организации закупок </w:t>
      </w:r>
      <w:r w:rsidR="008C404B" w:rsidRPr="008C404B">
        <w:rPr>
          <w:rFonts w:ascii="Times New Roman" w:hAnsi="Times New Roman"/>
          <w:bCs/>
          <w:iCs/>
          <w:sz w:val="24"/>
          <w:szCs w:val="24"/>
          <w:lang w:eastAsia="en-US"/>
        </w:rPr>
        <w:t xml:space="preserve">филиала </w:t>
      </w:r>
      <w:r w:rsidR="00FC5B72" w:rsidRPr="00FC5B72">
        <w:rPr>
          <w:rFonts w:ascii="Times New Roman" w:hAnsi="Times New Roman"/>
          <w:bCs/>
          <w:iCs/>
          <w:sz w:val="24"/>
          <w:szCs w:val="24"/>
          <w:lang w:eastAsia="en-US"/>
        </w:rPr>
        <w:t>ПАО «Россети Московский регион»</w:t>
      </w:r>
      <w:r w:rsidR="008C404B" w:rsidRPr="008C404B">
        <w:rPr>
          <w:rFonts w:ascii="Times New Roman" w:hAnsi="Times New Roman"/>
          <w:bCs/>
          <w:iCs/>
          <w:sz w:val="24"/>
          <w:szCs w:val="24"/>
          <w:lang w:eastAsia="en-US"/>
        </w:rPr>
        <w:t xml:space="preserve"> – Северные электрические сети</w:t>
      </w:r>
      <w:r w:rsidR="00CB5198" w:rsidRPr="00CB5198">
        <w:rPr>
          <w:rFonts w:ascii="Times New Roman" w:hAnsi="Times New Roman"/>
          <w:sz w:val="24"/>
          <w:szCs w:val="24"/>
          <w:lang w:eastAsia="en-US"/>
        </w:rPr>
        <w:t>.</w:t>
      </w:r>
    </w:p>
    <w:p w:rsidR="00415761" w:rsidRPr="00CB5198" w:rsidRDefault="00415761" w:rsidP="008C404B">
      <w:pPr>
        <w:jc w:val="both"/>
        <w:rPr>
          <w:rFonts w:ascii="Times New Roman" w:hAnsi="Times New Roman"/>
          <w:bCs/>
          <w:sz w:val="24"/>
          <w:szCs w:val="24"/>
          <w:lang w:eastAsia="en-US"/>
        </w:rPr>
      </w:pPr>
      <w:r w:rsidRPr="00415761">
        <w:rPr>
          <w:rFonts w:ascii="Times New Roman" w:hAnsi="Times New Roman"/>
          <w:b/>
          <w:sz w:val="24"/>
          <w:szCs w:val="24"/>
          <w:lang w:eastAsia="en-US"/>
        </w:rPr>
        <w:t>СЛУШАЛИ:</w:t>
      </w:r>
    </w:p>
    <w:p w:rsidR="003E1D93" w:rsidRDefault="004E0AD2" w:rsidP="008C404B">
      <w:p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Тихомирову В.О.</w:t>
      </w:r>
      <w:r w:rsidR="00415761" w:rsidRPr="00415761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="00415761">
        <w:rPr>
          <w:rFonts w:ascii="Times New Roman" w:hAnsi="Times New Roman"/>
          <w:b/>
          <w:sz w:val="24"/>
          <w:szCs w:val="24"/>
          <w:lang w:eastAsia="en-US"/>
        </w:rPr>
        <w:t xml:space="preserve">– </w:t>
      </w:r>
      <w:r w:rsidR="00415761">
        <w:rPr>
          <w:rFonts w:ascii="Times New Roman" w:hAnsi="Times New Roman"/>
          <w:sz w:val="24"/>
          <w:szCs w:val="24"/>
          <w:lang w:eastAsia="en-US"/>
        </w:rPr>
        <w:t xml:space="preserve">Главного специалиста сектора по организации закупок филиала </w:t>
      </w:r>
      <w:r w:rsidR="00FC5B72" w:rsidRPr="00FC5B72">
        <w:rPr>
          <w:rFonts w:ascii="Times New Roman" w:hAnsi="Times New Roman"/>
          <w:bCs/>
          <w:iCs/>
          <w:sz w:val="24"/>
          <w:szCs w:val="24"/>
          <w:lang w:eastAsia="en-US"/>
        </w:rPr>
        <w:t>ПАО «Россети Московский регион»</w:t>
      </w:r>
      <w:r w:rsidR="00415761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="00415761" w:rsidRPr="00415761">
        <w:rPr>
          <w:rFonts w:ascii="Times New Roman" w:hAnsi="Times New Roman"/>
          <w:bCs/>
          <w:sz w:val="24"/>
          <w:szCs w:val="24"/>
          <w:lang w:eastAsia="en-US"/>
        </w:rPr>
        <w:t>–</w:t>
      </w:r>
      <w:r w:rsidR="00415761">
        <w:rPr>
          <w:rFonts w:ascii="Times New Roman" w:hAnsi="Times New Roman"/>
          <w:sz w:val="24"/>
          <w:szCs w:val="24"/>
          <w:lang w:eastAsia="en-US"/>
        </w:rPr>
        <w:t xml:space="preserve"> Северные электрические сети.</w:t>
      </w:r>
    </w:p>
    <w:p w:rsidR="003E1D93" w:rsidRPr="003E1D93" w:rsidRDefault="003E1D93" w:rsidP="003E1D93">
      <w:pPr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3E1D93">
        <w:rPr>
          <w:rFonts w:ascii="Times New Roman" w:hAnsi="Times New Roman"/>
          <w:b/>
          <w:sz w:val="24"/>
          <w:szCs w:val="24"/>
          <w:lang w:eastAsia="en-US"/>
        </w:rPr>
        <w:t>ЗАОЧНОЕ ГОЛОСОВАНИЕ ПО ОПРОСНЫМ ЛИСТАМ:</w:t>
      </w:r>
    </w:p>
    <w:p w:rsidR="003E1D93" w:rsidRPr="003E1D93" w:rsidRDefault="003E1D93" w:rsidP="003E1D93">
      <w:pPr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3E1D93">
        <w:rPr>
          <w:rFonts w:ascii="Times New Roman" w:hAnsi="Times New Roman"/>
          <w:b/>
          <w:sz w:val="24"/>
          <w:szCs w:val="24"/>
          <w:lang w:eastAsia="en-US"/>
        </w:rPr>
        <w:t>ЧЛЕНЫ ЗАКУПОЧНОЙ КОМИССИИ:</w:t>
      </w:r>
    </w:p>
    <w:p w:rsidR="003E1D93" w:rsidRDefault="003E1D93" w:rsidP="003E1D93">
      <w:pPr>
        <w:jc w:val="both"/>
        <w:rPr>
          <w:rFonts w:ascii="Times New Roman" w:hAnsi="Times New Roman"/>
          <w:sz w:val="24"/>
          <w:szCs w:val="24"/>
          <w:lang w:eastAsia="en-US"/>
        </w:rPr>
      </w:pPr>
      <w:r w:rsidRPr="003E1D93">
        <w:rPr>
          <w:rFonts w:ascii="Times New Roman" w:hAnsi="Times New Roman"/>
          <w:sz w:val="24"/>
          <w:szCs w:val="24"/>
          <w:lang w:eastAsia="en-US"/>
        </w:rPr>
        <w:t>1)   Гусев Константин Витальевич – Начальник управления организации конкурсных закупок ПАО «Россети Московский регион».</w:t>
      </w:r>
    </w:p>
    <w:p w:rsidR="00415761" w:rsidRPr="00415761" w:rsidRDefault="00415761" w:rsidP="008C404B">
      <w:pPr>
        <w:pStyle w:val="ab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415761">
        <w:rPr>
          <w:rFonts w:ascii="Times New Roman" w:hAnsi="Times New Roman"/>
          <w:b/>
          <w:bCs/>
          <w:sz w:val="24"/>
          <w:szCs w:val="24"/>
          <w:lang w:eastAsia="en-US"/>
        </w:rPr>
        <w:t>ВОПРОСЫ ЗАСЕДАНИЯ:</w:t>
      </w:r>
    </w:p>
    <w:p w:rsidR="00415761" w:rsidRPr="00415761" w:rsidRDefault="00415761" w:rsidP="008C404B">
      <w:pPr>
        <w:jc w:val="both"/>
        <w:rPr>
          <w:rFonts w:ascii="Times New Roman" w:hAnsi="Times New Roman"/>
          <w:sz w:val="24"/>
          <w:szCs w:val="24"/>
          <w:lang w:eastAsia="en-US"/>
        </w:rPr>
      </w:pPr>
      <w:r w:rsidRPr="00415761">
        <w:rPr>
          <w:rFonts w:ascii="Times New Roman" w:hAnsi="Times New Roman"/>
          <w:sz w:val="24"/>
          <w:szCs w:val="24"/>
          <w:lang w:eastAsia="en-US"/>
        </w:rPr>
        <w:t xml:space="preserve">Об утверждении Извещений о проведении запросов </w:t>
      </w:r>
      <w:r w:rsidR="00431112" w:rsidRPr="00431112">
        <w:rPr>
          <w:rFonts w:ascii="Times New Roman" w:hAnsi="Times New Roman"/>
          <w:sz w:val="24"/>
          <w:szCs w:val="24"/>
          <w:lang w:eastAsia="en-US"/>
        </w:rPr>
        <w:t>цен</w:t>
      </w:r>
      <w:r w:rsidR="00414C53">
        <w:rPr>
          <w:rFonts w:ascii="Times New Roman" w:hAnsi="Times New Roman"/>
          <w:bCs/>
          <w:iCs/>
          <w:sz w:val="24"/>
          <w:szCs w:val="24"/>
          <w:lang w:eastAsia="en-US"/>
        </w:rPr>
        <w:t xml:space="preserve"> и Руководства</w:t>
      </w:r>
      <w:r w:rsidR="00414C53" w:rsidRPr="00414C53">
        <w:rPr>
          <w:rFonts w:ascii="Times New Roman" w:hAnsi="Times New Roman"/>
          <w:bCs/>
          <w:iCs/>
          <w:sz w:val="24"/>
          <w:szCs w:val="24"/>
          <w:lang w:eastAsia="en-US"/>
        </w:rPr>
        <w:t xml:space="preserve"> по экспертной оценке,</w:t>
      </w:r>
      <w:r w:rsidRPr="00415761">
        <w:rPr>
          <w:rFonts w:ascii="Times New Roman" w:hAnsi="Times New Roman"/>
          <w:sz w:val="24"/>
          <w:szCs w:val="24"/>
          <w:lang w:eastAsia="en-US"/>
        </w:rPr>
        <w:t xml:space="preserve"> по лотам согласно приложению 1 к настоящему протоколу. </w:t>
      </w:r>
    </w:p>
    <w:p w:rsidR="005E033B" w:rsidRPr="00415761" w:rsidRDefault="005E033B" w:rsidP="008C404B">
      <w:pPr>
        <w:pStyle w:val="ab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415761">
        <w:rPr>
          <w:rFonts w:ascii="Times New Roman" w:hAnsi="Times New Roman"/>
          <w:b/>
          <w:sz w:val="24"/>
          <w:szCs w:val="24"/>
          <w:lang w:eastAsia="en-US"/>
        </w:rPr>
        <w:t>РЕШИЛИ:</w:t>
      </w:r>
    </w:p>
    <w:p w:rsidR="005E033B" w:rsidRPr="00CB5198" w:rsidRDefault="005E033B" w:rsidP="00A36340">
      <w:pPr>
        <w:spacing w:after="120"/>
        <w:jc w:val="both"/>
        <w:rPr>
          <w:rFonts w:ascii="Times New Roman" w:hAnsi="Times New Roman"/>
          <w:sz w:val="24"/>
          <w:szCs w:val="24"/>
          <w:lang w:eastAsia="en-US"/>
        </w:rPr>
      </w:pPr>
      <w:r w:rsidRPr="00CB5198">
        <w:rPr>
          <w:rFonts w:ascii="Times New Roman" w:hAnsi="Times New Roman"/>
          <w:sz w:val="24"/>
          <w:szCs w:val="24"/>
          <w:lang w:eastAsia="en-US"/>
        </w:rPr>
        <w:t xml:space="preserve">1. </w:t>
      </w:r>
      <w:r w:rsidR="008C404B" w:rsidRPr="008C404B">
        <w:rPr>
          <w:rFonts w:ascii="Times New Roman" w:hAnsi="Times New Roman"/>
          <w:sz w:val="24"/>
          <w:szCs w:val="24"/>
          <w:lang w:eastAsia="en-US"/>
        </w:rPr>
        <w:t xml:space="preserve">Утвердить Извещения о проведении запросов </w:t>
      </w:r>
      <w:r w:rsidR="00414C53">
        <w:rPr>
          <w:rFonts w:ascii="Times New Roman" w:hAnsi="Times New Roman"/>
          <w:sz w:val="24"/>
          <w:szCs w:val="24"/>
          <w:lang w:eastAsia="en-US"/>
        </w:rPr>
        <w:t xml:space="preserve">цен и </w:t>
      </w:r>
      <w:r w:rsidR="00414C53" w:rsidRPr="00414C53">
        <w:rPr>
          <w:rFonts w:ascii="Times New Roman" w:hAnsi="Times New Roman"/>
          <w:sz w:val="24"/>
          <w:szCs w:val="24"/>
          <w:lang w:eastAsia="en-US"/>
        </w:rPr>
        <w:t xml:space="preserve">Руководства по экспертной оценке </w:t>
      </w:r>
      <w:r w:rsidR="008C404B" w:rsidRPr="008C404B">
        <w:rPr>
          <w:rFonts w:ascii="Times New Roman" w:hAnsi="Times New Roman"/>
          <w:sz w:val="24"/>
          <w:szCs w:val="24"/>
          <w:lang w:eastAsia="en-US"/>
        </w:rPr>
        <w:t>по лотам согласно приложению 1 к настоящему протоколу.</w:t>
      </w:r>
      <w:r w:rsidRPr="00CB5198">
        <w:rPr>
          <w:rFonts w:ascii="Times New Roman" w:hAnsi="Times New Roman"/>
          <w:sz w:val="24"/>
          <w:szCs w:val="24"/>
          <w:lang w:eastAsia="en-US"/>
        </w:rPr>
        <w:t xml:space="preserve"> </w:t>
      </w:r>
    </w:p>
    <w:p w:rsidR="00944962" w:rsidRPr="00FE7EA9" w:rsidRDefault="005E033B" w:rsidP="008C404B">
      <w:pPr>
        <w:pStyle w:val="ab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8C404B">
        <w:rPr>
          <w:rFonts w:ascii="Times New Roman" w:hAnsi="Times New Roman"/>
          <w:b/>
          <w:sz w:val="24"/>
          <w:szCs w:val="24"/>
          <w:lang w:eastAsia="en-US"/>
        </w:rPr>
        <w:t>РЕЗУЛЬТАТЫ ГОЛОСОВАНИЯ:</w:t>
      </w:r>
    </w:p>
    <w:p w:rsidR="005E033B" w:rsidRPr="00CB5198" w:rsidRDefault="00CB5198" w:rsidP="008C404B">
      <w:pPr>
        <w:jc w:val="both"/>
        <w:rPr>
          <w:rFonts w:ascii="Times New Roman" w:hAnsi="Times New Roman"/>
          <w:sz w:val="24"/>
          <w:szCs w:val="24"/>
          <w:lang w:eastAsia="en-US"/>
        </w:rPr>
      </w:pPr>
      <w:r w:rsidRPr="00CB5198">
        <w:rPr>
          <w:rFonts w:ascii="Times New Roman" w:hAnsi="Times New Roman"/>
          <w:sz w:val="24"/>
          <w:szCs w:val="24"/>
          <w:lang w:eastAsia="en-US"/>
        </w:rPr>
        <w:t>«За»</w:t>
      </w:r>
      <w:r w:rsidR="00517AB0">
        <w:rPr>
          <w:rFonts w:ascii="Times New Roman" w:hAnsi="Times New Roman"/>
          <w:sz w:val="24"/>
          <w:szCs w:val="24"/>
          <w:lang w:eastAsia="en-US"/>
        </w:rPr>
        <w:t xml:space="preserve"> «11</w:t>
      </w:r>
      <w:r w:rsidRPr="00CB5198">
        <w:rPr>
          <w:rFonts w:ascii="Times New Roman" w:hAnsi="Times New Roman"/>
          <w:sz w:val="24"/>
          <w:szCs w:val="24"/>
          <w:lang w:eastAsia="en-US"/>
        </w:rPr>
        <w:t xml:space="preserve">» </w:t>
      </w:r>
      <w:r w:rsidR="005E033B" w:rsidRPr="00CB5198">
        <w:rPr>
          <w:rFonts w:ascii="Times New Roman" w:hAnsi="Times New Roman"/>
          <w:sz w:val="24"/>
          <w:szCs w:val="24"/>
          <w:lang w:eastAsia="en-US"/>
        </w:rPr>
        <w:t>членов Закупочной комиссии.</w:t>
      </w:r>
    </w:p>
    <w:p w:rsidR="005E033B" w:rsidRPr="00CB5198" w:rsidRDefault="00CB5198" w:rsidP="008C404B">
      <w:pPr>
        <w:jc w:val="both"/>
        <w:rPr>
          <w:rFonts w:ascii="Times New Roman" w:hAnsi="Times New Roman"/>
          <w:sz w:val="24"/>
          <w:szCs w:val="24"/>
          <w:lang w:eastAsia="en-US"/>
        </w:rPr>
      </w:pPr>
      <w:r w:rsidRPr="00CB5198">
        <w:rPr>
          <w:rFonts w:ascii="Times New Roman" w:hAnsi="Times New Roman"/>
          <w:sz w:val="24"/>
          <w:szCs w:val="24"/>
          <w:lang w:eastAsia="en-US"/>
        </w:rPr>
        <w:t xml:space="preserve">«Против» «0» </w:t>
      </w:r>
      <w:r w:rsidR="005E033B" w:rsidRPr="00CB5198">
        <w:rPr>
          <w:rFonts w:ascii="Times New Roman" w:hAnsi="Times New Roman"/>
          <w:sz w:val="24"/>
          <w:szCs w:val="24"/>
          <w:lang w:eastAsia="en-US"/>
        </w:rPr>
        <w:t>членов Закупочной комиссии.</w:t>
      </w:r>
    </w:p>
    <w:p w:rsidR="00944962" w:rsidRDefault="00CB5198" w:rsidP="00A36340">
      <w:pPr>
        <w:spacing w:after="120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CB5198">
        <w:rPr>
          <w:rFonts w:ascii="Times New Roman" w:hAnsi="Times New Roman"/>
          <w:sz w:val="24"/>
          <w:szCs w:val="24"/>
          <w:lang w:eastAsia="en-US"/>
        </w:rPr>
        <w:t xml:space="preserve">«Воздержалось» «0» </w:t>
      </w:r>
      <w:r w:rsidR="005E033B" w:rsidRPr="00CB5198">
        <w:rPr>
          <w:rFonts w:ascii="Times New Roman" w:hAnsi="Times New Roman"/>
          <w:sz w:val="24"/>
          <w:szCs w:val="24"/>
          <w:lang w:eastAsia="en-US"/>
        </w:rPr>
        <w:t>членов Закупочной комиссии.</w:t>
      </w:r>
      <w:r w:rsidR="005E033B" w:rsidRPr="005E033B">
        <w:rPr>
          <w:rFonts w:ascii="Times New Roman" w:hAnsi="Times New Roman"/>
          <w:b/>
          <w:sz w:val="24"/>
          <w:szCs w:val="24"/>
          <w:lang w:eastAsia="en-US"/>
        </w:rPr>
        <w:t xml:space="preserve"> </w:t>
      </w:r>
    </w:p>
    <w:p w:rsidR="00CB5198" w:rsidRPr="00FC712B" w:rsidRDefault="005E033B" w:rsidP="00A36340">
      <w:pPr>
        <w:pStyle w:val="ab"/>
        <w:numPr>
          <w:ilvl w:val="0"/>
          <w:numId w:val="14"/>
        </w:numPr>
        <w:tabs>
          <w:tab w:val="left" w:pos="567"/>
        </w:tabs>
        <w:ind w:left="0" w:firstLine="0"/>
        <w:rPr>
          <w:rFonts w:ascii="Times New Roman" w:hAnsi="Times New Roman"/>
          <w:b/>
          <w:sz w:val="24"/>
          <w:szCs w:val="24"/>
          <w:lang w:eastAsia="en-US"/>
        </w:rPr>
      </w:pPr>
      <w:r w:rsidRPr="008C404B">
        <w:rPr>
          <w:rFonts w:ascii="Times New Roman" w:hAnsi="Times New Roman"/>
          <w:b/>
          <w:sz w:val="24"/>
          <w:szCs w:val="24"/>
          <w:lang w:eastAsia="en-US"/>
        </w:rPr>
        <w:t>ПОДПИСИ: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985"/>
        <w:gridCol w:w="3118"/>
        <w:gridCol w:w="2268"/>
      </w:tblGrid>
      <w:tr w:rsidR="00517AB0" w:rsidRPr="005E033B" w:rsidTr="008C404B">
        <w:trPr>
          <w:cantSplit/>
          <w:trHeight w:val="688"/>
        </w:trPr>
        <w:tc>
          <w:tcPr>
            <w:tcW w:w="2835" w:type="dxa"/>
            <w:vAlign w:val="center"/>
          </w:tcPr>
          <w:p w:rsidR="00517AB0" w:rsidRPr="00CB5198" w:rsidRDefault="00517AB0" w:rsidP="00517AB0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Заместитель председателя </w:t>
            </w:r>
            <w:r w:rsidRPr="00CB5198">
              <w:rPr>
                <w:rFonts w:ascii="Times New Roman" w:hAnsi="Times New Roman"/>
                <w:sz w:val="24"/>
                <w:szCs w:val="24"/>
                <w:lang w:eastAsia="en-US"/>
              </w:rPr>
              <w:t>Закупочной комиссии:</w:t>
            </w:r>
          </w:p>
        </w:tc>
        <w:tc>
          <w:tcPr>
            <w:tcW w:w="1985" w:type="dxa"/>
            <w:vAlign w:val="center"/>
          </w:tcPr>
          <w:p w:rsidR="00517AB0" w:rsidRPr="00D97C42" w:rsidRDefault="00517AB0" w:rsidP="00517AB0">
            <w:pPr>
              <w:ind w:left="-108"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Титов А.В.</w:t>
            </w:r>
          </w:p>
        </w:tc>
        <w:tc>
          <w:tcPr>
            <w:tcW w:w="3118" w:type="dxa"/>
            <w:vAlign w:val="center"/>
          </w:tcPr>
          <w:p w:rsidR="00517AB0" w:rsidRPr="00CB5198" w:rsidRDefault="00517AB0" w:rsidP="00517AB0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Д</w:t>
            </w:r>
            <w:r w:rsidRPr="00FE12B5"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иректор по логистике и МТ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 xml:space="preserve">О – начальник управления </w:t>
            </w:r>
          </w:p>
        </w:tc>
        <w:tc>
          <w:tcPr>
            <w:tcW w:w="2268" w:type="dxa"/>
            <w:vAlign w:val="center"/>
          </w:tcPr>
          <w:p w:rsidR="00517AB0" w:rsidRPr="00CB5198" w:rsidRDefault="00517AB0" w:rsidP="00517AB0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97C42" w:rsidRPr="005E033B" w:rsidTr="008C404B">
        <w:trPr>
          <w:trHeight w:val="698"/>
        </w:trPr>
        <w:tc>
          <w:tcPr>
            <w:tcW w:w="2835" w:type="dxa"/>
            <w:vAlign w:val="center"/>
          </w:tcPr>
          <w:p w:rsidR="00D97C42" w:rsidRPr="00CB5198" w:rsidRDefault="00D97C42" w:rsidP="008C404B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B5198">
              <w:rPr>
                <w:rFonts w:ascii="Times New Roman" w:hAnsi="Times New Roman"/>
                <w:sz w:val="24"/>
                <w:szCs w:val="24"/>
                <w:lang w:eastAsia="en-US"/>
              </w:rPr>
              <w:t>Секретарь Закупочной  комиссии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1985" w:type="dxa"/>
            <w:vAlign w:val="center"/>
          </w:tcPr>
          <w:p w:rsidR="00D97C42" w:rsidRPr="00480851" w:rsidRDefault="00CC68F8" w:rsidP="008C404B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Тихомирова В.О. </w:t>
            </w:r>
          </w:p>
        </w:tc>
        <w:tc>
          <w:tcPr>
            <w:tcW w:w="3118" w:type="dxa"/>
            <w:vAlign w:val="center"/>
          </w:tcPr>
          <w:p w:rsidR="00D97C42" w:rsidRPr="00CB5198" w:rsidRDefault="00D97C42" w:rsidP="008C404B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Главный специалист сектора по организации закупок</w:t>
            </w:r>
          </w:p>
        </w:tc>
        <w:tc>
          <w:tcPr>
            <w:tcW w:w="2268" w:type="dxa"/>
            <w:vAlign w:val="center"/>
          </w:tcPr>
          <w:p w:rsidR="00D97C42" w:rsidRPr="00CB5198" w:rsidRDefault="00D97C42" w:rsidP="00D97C42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5E033B" w:rsidRPr="00CB5198" w:rsidRDefault="005E033B" w:rsidP="008C404B">
      <w:pPr>
        <w:jc w:val="both"/>
        <w:rPr>
          <w:rFonts w:ascii="Times New Roman" w:hAnsi="Times New Roman"/>
          <w:sz w:val="24"/>
          <w:szCs w:val="24"/>
          <w:lang w:eastAsia="en-US"/>
        </w:rPr>
      </w:pPr>
      <w:r w:rsidRPr="00CB5198">
        <w:rPr>
          <w:rFonts w:ascii="Times New Roman" w:hAnsi="Times New Roman"/>
          <w:sz w:val="24"/>
          <w:szCs w:val="24"/>
          <w:lang w:eastAsia="en-US"/>
        </w:rPr>
        <w:t>Приложения:</w:t>
      </w:r>
    </w:p>
    <w:p w:rsidR="005E033B" w:rsidRPr="00CB5198" w:rsidRDefault="005E033B" w:rsidP="008C404B">
      <w:pPr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eastAsia="en-US"/>
        </w:rPr>
      </w:pPr>
      <w:r w:rsidRPr="00CB5198">
        <w:rPr>
          <w:rFonts w:ascii="Times New Roman" w:hAnsi="Times New Roman"/>
          <w:sz w:val="24"/>
          <w:szCs w:val="24"/>
          <w:lang w:eastAsia="en-US"/>
        </w:rPr>
        <w:t>Перечень закупок к утверждению Закупочной комиссией;</w:t>
      </w:r>
    </w:p>
    <w:p w:rsidR="00AA65A5" w:rsidRDefault="005E033B" w:rsidP="006F7C30">
      <w:pPr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eastAsia="en-US"/>
        </w:rPr>
      </w:pPr>
      <w:r w:rsidRPr="00CB5198">
        <w:rPr>
          <w:rFonts w:ascii="Times New Roman" w:hAnsi="Times New Roman"/>
          <w:sz w:val="24"/>
          <w:szCs w:val="24"/>
          <w:lang w:eastAsia="en-US"/>
        </w:rPr>
        <w:t>Лист регистрации членов Закупочной комиссии.</w:t>
      </w:r>
    </w:p>
    <w:p w:rsidR="00892BBB" w:rsidRDefault="00892BBB" w:rsidP="00D97C42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D97C42" w:rsidRPr="00CC413F" w:rsidRDefault="00D97C42" w:rsidP="00D97C42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  <w:r w:rsidRPr="00CC413F">
        <w:rPr>
          <w:rFonts w:ascii="Times New Roman" w:hAnsi="Times New Roman"/>
          <w:i/>
          <w:sz w:val="22"/>
          <w:szCs w:val="24"/>
          <w:lang w:eastAsia="en-US"/>
        </w:rPr>
        <w:t xml:space="preserve">Приложение №1 </w:t>
      </w:r>
    </w:p>
    <w:p w:rsidR="00A24F95" w:rsidRDefault="00D97C42" w:rsidP="008E4D06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  <w:r w:rsidRPr="00CC413F">
        <w:rPr>
          <w:rFonts w:ascii="Times New Roman" w:hAnsi="Times New Roman"/>
          <w:i/>
          <w:sz w:val="22"/>
          <w:szCs w:val="24"/>
          <w:lang w:eastAsia="en-US"/>
        </w:rPr>
        <w:t xml:space="preserve">к Протоколу </w:t>
      </w:r>
      <w:r w:rsidRPr="004E0AD2">
        <w:rPr>
          <w:rFonts w:ascii="Times New Roman" w:hAnsi="Times New Roman"/>
          <w:i/>
          <w:sz w:val="22"/>
          <w:szCs w:val="24"/>
          <w:lang w:eastAsia="en-US"/>
        </w:rPr>
        <w:t>С/</w:t>
      </w:r>
      <w:r w:rsidR="00E732BA">
        <w:rPr>
          <w:rFonts w:ascii="Times New Roman" w:hAnsi="Times New Roman"/>
          <w:i/>
          <w:sz w:val="22"/>
          <w:szCs w:val="24"/>
          <w:lang w:eastAsia="en-US"/>
        </w:rPr>
        <w:t>2</w:t>
      </w:r>
      <w:r w:rsidR="00EA76E7">
        <w:rPr>
          <w:rFonts w:ascii="Times New Roman" w:hAnsi="Times New Roman"/>
          <w:i/>
          <w:sz w:val="22"/>
          <w:szCs w:val="24"/>
          <w:lang w:eastAsia="en-US"/>
        </w:rPr>
        <w:t>4</w:t>
      </w:r>
      <w:r w:rsidR="006A1606" w:rsidRPr="004E0AD2">
        <w:rPr>
          <w:rFonts w:ascii="Times New Roman" w:hAnsi="Times New Roman"/>
          <w:i/>
          <w:sz w:val="22"/>
          <w:szCs w:val="24"/>
          <w:lang w:eastAsia="en-US"/>
        </w:rPr>
        <w:t>/</w:t>
      </w:r>
      <w:r w:rsidR="00C80317" w:rsidRPr="00CC413F">
        <w:rPr>
          <w:rFonts w:ascii="Times New Roman" w:hAnsi="Times New Roman"/>
          <w:i/>
          <w:sz w:val="22"/>
          <w:szCs w:val="24"/>
          <w:lang w:eastAsia="en-US"/>
        </w:rPr>
        <w:t>20</w:t>
      </w:r>
      <w:r w:rsidR="00E55B11" w:rsidRPr="00CC413F">
        <w:rPr>
          <w:rFonts w:ascii="Times New Roman" w:hAnsi="Times New Roman"/>
          <w:i/>
          <w:sz w:val="22"/>
          <w:szCs w:val="24"/>
          <w:lang w:eastAsia="en-US"/>
        </w:rPr>
        <w:t>2</w:t>
      </w:r>
      <w:r w:rsidR="00C7637F">
        <w:rPr>
          <w:rFonts w:ascii="Times New Roman" w:hAnsi="Times New Roman"/>
          <w:i/>
          <w:sz w:val="22"/>
          <w:szCs w:val="24"/>
          <w:lang w:eastAsia="en-US"/>
        </w:rPr>
        <w:t>6</w:t>
      </w:r>
      <w:r w:rsidR="00C21C4C" w:rsidRPr="00CC413F">
        <w:rPr>
          <w:rFonts w:ascii="Times New Roman" w:hAnsi="Times New Roman"/>
          <w:i/>
          <w:sz w:val="22"/>
          <w:szCs w:val="24"/>
          <w:lang w:eastAsia="en-US"/>
        </w:rPr>
        <w:t xml:space="preserve"> </w:t>
      </w:r>
      <w:r w:rsidRPr="00CC413F">
        <w:rPr>
          <w:rFonts w:ascii="Times New Roman" w:hAnsi="Times New Roman"/>
          <w:i/>
          <w:sz w:val="22"/>
          <w:szCs w:val="24"/>
          <w:lang w:eastAsia="en-US"/>
        </w:rPr>
        <w:t>от «</w:t>
      </w:r>
      <w:r w:rsidR="00E732BA">
        <w:rPr>
          <w:rFonts w:ascii="Times New Roman" w:hAnsi="Times New Roman"/>
          <w:i/>
          <w:sz w:val="22"/>
          <w:szCs w:val="24"/>
          <w:lang w:eastAsia="en-US"/>
        </w:rPr>
        <w:t>1</w:t>
      </w:r>
      <w:r w:rsidR="00EA76E7">
        <w:rPr>
          <w:rFonts w:ascii="Times New Roman" w:hAnsi="Times New Roman"/>
          <w:i/>
          <w:sz w:val="22"/>
          <w:szCs w:val="24"/>
          <w:lang w:eastAsia="en-US"/>
        </w:rPr>
        <w:t>4</w:t>
      </w:r>
      <w:r w:rsidRPr="00CC413F">
        <w:rPr>
          <w:rFonts w:ascii="Times New Roman" w:hAnsi="Times New Roman"/>
          <w:i/>
          <w:sz w:val="22"/>
          <w:szCs w:val="24"/>
          <w:lang w:eastAsia="en-US"/>
        </w:rPr>
        <w:t xml:space="preserve">» </w:t>
      </w:r>
      <w:r w:rsidR="00DB206A">
        <w:rPr>
          <w:rFonts w:ascii="Times New Roman" w:hAnsi="Times New Roman"/>
          <w:i/>
          <w:sz w:val="22"/>
          <w:szCs w:val="24"/>
          <w:lang w:eastAsia="en-US"/>
        </w:rPr>
        <w:t>апреля</w:t>
      </w:r>
      <w:r w:rsidR="00A90019">
        <w:rPr>
          <w:rFonts w:ascii="Times New Roman" w:hAnsi="Times New Roman"/>
          <w:i/>
          <w:sz w:val="22"/>
          <w:szCs w:val="24"/>
          <w:lang w:eastAsia="en-US"/>
        </w:rPr>
        <w:t xml:space="preserve"> </w:t>
      </w:r>
      <w:r w:rsidR="008C404B" w:rsidRPr="00CC413F">
        <w:rPr>
          <w:rFonts w:ascii="Times New Roman" w:hAnsi="Times New Roman"/>
          <w:i/>
          <w:sz w:val="22"/>
          <w:szCs w:val="24"/>
          <w:lang w:eastAsia="en-US"/>
        </w:rPr>
        <w:t>20</w:t>
      </w:r>
      <w:r w:rsidR="00E55B11" w:rsidRPr="00CC413F">
        <w:rPr>
          <w:rFonts w:ascii="Times New Roman" w:hAnsi="Times New Roman"/>
          <w:i/>
          <w:sz w:val="22"/>
          <w:szCs w:val="24"/>
          <w:lang w:eastAsia="en-US"/>
        </w:rPr>
        <w:t>2</w:t>
      </w:r>
      <w:r w:rsidR="00C7637F">
        <w:rPr>
          <w:rFonts w:ascii="Times New Roman" w:hAnsi="Times New Roman"/>
          <w:i/>
          <w:sz w:val="22"/>
          <w:szCs w:val="24"/>
          <w:lang w:eastAsia="en-US"/>
        </w:rPr>
        <w:t>6</w:t>
      </w:r>
      <w:r w:rsidRPr="00CC413F">
        <w:rPr>
          <w:rFonts w:ascii="Times New Roman" w:hAnsi="Times New Roman"/>
          <w:i/>
          <w:sz w:val="22"/>
          <w:szCs w:val="24"/>
          <w:lang w:eastAsia="en-US"/>
        </w:rPr>
        <w:t>г.</w:t>
      </w:r>
    </w:p>
    <w:p w:rsidR="008E4D06" w:rsidRDefault="008E4D06" w:rsidP="008E4D06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1267DF" w:rsidRDefault="00C673C6" w:rsidP="009C1B8E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C673C6">
        <w:rPr>
          <w:rFonts w:ascii="Times New Roman" w:hAnsi="Times New Roman"/>
          <w:b/>
          <w:sz w:val="24"/>
          <w:szCs w:val="24"/>
          <w:lang w:eastAsia="en-US"/>
        </w:rPr>
        <w:t>Перечень закупок к утверждению Закупочной комиссией</w:t>
      </w:r>
    </w:p>
    <w:p w:rsidR="00A24F95" w:rsidRDefault="00A24F95" w:rsidP="009C1B8E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tbl>
      <w:tblPr>
        <w:tblStyle w:val="ad"/>
        <w:tblW w:w="10225" w:type="dxa"/>
        <w:jc w:val="center"/>
        <w:tblLook w:val="04A0" w:firstRow="1" w:lastRow="0" w:firstColumn="1" w:lastColumn="0" w:noHBand="0" w:noVBand="1"/>
      </w:tblPr>
      <w:tblGrid>
        <w:gridCol w:w="2278"/>
        <w:gridCol w:w="7947"/>
      </w:tblGrid>
      <w:tr w:rsidR="00C673C6" w:rsidRPr="00043E27" w:rsidTr="00C7637F">
        <w:trPr>
          <w:trHeight w:val="545"/>
          <w:jc w:val="center"/>
        </w:trPr>
        <w:tc>
          <w:tcPr>
            <w:tcW w:w="2278" w:type="dxa"/>
            <w:vAlign w:val="center"/>
          </w:tcPr>
          <w:p w:rsidR="00C673C6" w:rsidRPr="00043E27" w:rsidRDefault="00C673C6" w:rsidP="00043E27">
            <w:pPr>
              <w:jc w:val="center"/>
              <w:rPr>
                <w:rFonts w:ascii="Times New Roman" w:hAnsi="Times New Roman"/>
                <w:szCs w:val="18"/>
              </w:rPr>
            </w:pPr>
            <w:r w:rsidRPr="00043E27">
              <w:rPr>
                <w:rFonts w:ascii="Times New Roman" w:hAnsi="Times New Roman"/>
                <w:szCs w:val="18"/>
              </w:rPr>
              <w:t>Номер закупки</w:t>
            </w:r>
          </w:p>
          <w:p w:rsidR="00C673C6" w:rsidRPr="00043E27" w:rsidRDefault="00C673C6" w:rsidP="00043E27">
            <w:pPr>
              <w:jc w:val="center"/>
              <w:rPr>
                <w:rFonts w:ascii="Times New Roman" w:hAnsi="Times New Roman"/>
                <w:szCs w:val="18"/>
              </w:rPr>
            </w:pPr>
            <w:r w:rsidRPr="00043E27">
              <w:rPr>
                <w:rFonts w:ascii="Times New Roman" w:hAnsi="Times New Roman"/>
                <w:szCs w:val="18"/>
              </w:rPr>
              <w:t xml:space="preserve">(ID номер ЗНТ из </w:t>
            </w:r>
            <w:r w:rsidR="00FB5906" w:rsidRPr="00043E27">
              <w:rPr>
                <w:rFonts w:ascii="Times New Roman" w:hAnsi="Times New Roman"/>
                <w:szCs w:val="18"/>
              </w:rPr>
              <w:t>SAP</w:t>
            </w:r>
            <w:r w:rsidRPr="00043E27">
              <w:rPr>
                <w:rFonts w:ascii="Times New Roman" w:hAnsi="Times New Roman"/>
                <w:szCs w:val="18"/>
              </w:rPr>
              <w:t>)</w:t>
            </w:r>
          </w:p>
        </w:tc>
        <w:tc>
          <w:tcPr>
            <w:tcW w:w="7947" w:type="dxa"/>
            <w:vAlign w:val="center"/>
          </w:tcPr>
          <w:p w:rsidR="00C673C6" w:rsidRPr="00043E27" w:rsidRDefault="00C673C6" w:rsidP="00043E27">
            <w:pPr>
              <w:jc w:val="center"/>
              <w:rPr>
                <w:rFonts w:ascii="Times New Roman" w:hAnsi="Times New Roman"/>
                <w:szCs w:val="18"/>
              </w:rPr>
            </w:pPr>
            <w:r w:rsidRPr="00043E27">
              <w:rPr>
                <w:rFonts w:ascii="Times New Roman" w:hAnsi="Times New Roman"/>
                <w:szCs w:val="18"/>
              </w:rPr>
              <w:t>Наименование лота</w:t>
            </w:r>
          </w:p>
        </w:tc>
      </w:tr>
      <w:tr w:rsidR="00A36340" w:rsidRPr="00043E27" w:rsidTr="00004D8B">
        <w:trPr>
          <w:trHeight w:val="392"/>
          <w:jc w:val="center"/>
        </w:trPr>
        <w:tc>
          <w:tcPr>
            <w:tcW w:w="2278" w:type="dxa"/>
            <w:vAlign w:val="center"/>
          </w:tcPr>
          <w:p w:rsidR="00A36340" w:rsidRPr="00A36340" w:rsidRDefault="00A36340" w:rsidP="00A36340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36340">
              <w:rPr>
                <w:rFonts w:ascii="Times New Roman" w:hAnsi="Times New Roman"/>
                <w:color w:val="000000"/>
              </w:rPr>
              <w:t>081-0024760</w:t>
            </w:r>
          </w:p>
        </w:tc>
        <w:tc>
          <w:tcPr>
            <w:tcW w:w="7947" w:type="dxa"/>
            <w:vAlign w:val="center"/>
          </w:tcPr>
          <w:p w:rsidR="00A36340" w:rsidRPr="00A36340" w:rsidRDefault="00A36340" w:rsidP="00A36340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36340">
              <w:rPr>
                <w:rFonts w:ascii="Times New Roman" w:hAnsi="Times New Roman"/>
                <w:color w:val="000000"/>
              </w:rPr>
              <w:t>Выполнение СМР, ПНР полным иждивением Подрядчика (доп.объем) по титулу: Строительство ВЛИ-0,38 кВ от ТП-6/0,4кВ, (сооруж. по дог. №С8-24-302-186628(435806) от 20.08.2024), ПС №166 "Жостово", в т.ч. ПИР, МО, Мытищинский р-н, д. Жостово</w:t>
            </w:r>
          </w:p>
        </w:tc>
      </w:tr>
      <w:tr w:rsidR="00A36340" w:rsidRPr="00043E27" w:rsidTr="00A36340">
        <w:trPr>
          <w:trHeight w:val="548"/>
          <w:jc w:val="center"/>
        </w:trPr>
        <w:tc>
          <w:tcPr>
            <w:tcW w:w="2278" w:type="dxa"/>
            <w:vAlign w:val="center"/>
          </w:tcPr>
          <w:p w:rsidR="00A36340" w:rsidRPr="00A36340" w:rsidRDefault="00A36340" w:rsidP="00A36340">
            <w:pPr>
              <w:jc w:val="center"/>
              <w:rPr>
                <w:rFonts w:ascii="Times New Roman" w:hAnsi="Times New Roman"/>
                <w:color w:val="000000"/>
              </w:rPr>
            </w:pPr>
            <w:r w:rsidRPr="00A36340">
              <w:rPr>
                <w:rFonts w:ascii="Times New Roman" w:hAnsi="Times New Roman"/>
                <w:color w:val="000000"/>
              </w:rPr>
              <w:t>081-0022387</w:t>
            </w:r>
          </w:p>
        </w:tc>
        <w:tc>
          <w:tcPr>
            <w:tcW w:w="7947" w:type="dxa"/>
            <w:vAlign w:val="center"/>
          </w:tcPr>
          <w:p w:rsidR="00A36340" w:rsidRPr="00A36340" w:rsidRDefault="00A36340" w:rsidP="00A36340">
            <w:pPr>
              <w:jc w:val="center"/>
              <w:rPr>
                <w:rFonts w:ascii="Times New Roman" w:hAnsi="Times New Roman"/>
                <w:color w:val="000000"/>
              </w:rPr>
            </w:pPr>
            <w:r w:rsidRPr="00A36340">
              <w:rPr>
                <w:rFonts w:ascii="Times New Roman" w:hAnsi="Times New Roman"/>
                <w:color w:val="000000"/>
              </w:rPr>
              <w:t>Выполнение ПИР, СМР, ПНР полным иждивением Подрядчика по приказу № 1348 от 29.04.2025 (2 объекта)</w:t>
            </w:r>
          </w:p>
        </w:tc>
      </w:tr>
      <w:tr w:rsidR="00A36340" w:rsidRPr="00043E27" w:rsidTr="00BA146A">
        <w:trPr>
          <w:trHeight w:val="392"/>
          <w:jc w:val="center"/>
        </w:trPr>
        <w:tc>
          <w:tcPr>
            <w:tcW w:w="2278" w:type="dxa"/>
            <w:vAlign w:val="center"/>
          </w:tcPr>
          <w:p w:rsidR="00A36340" w:rsidRPr="00A36340" w:rsidRDefault="00A36340" w:rsidP="00A36340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36340">
              <w:rPr>
                <w:rFonts w:ascii="Times New Roman" w:hAnsi="Times New Roman"/>
                <w:color w:val="000000"/>
              </w:rPr>
              <w:t>081-0026448</w:t>
            </w:r>
          </w:p>
        </w:tc>
        <w:tc>
          <w:tcPr>
            <w:tcW w:w="7947" w:type="dxa"/>
            <w:vAlign w:val="center"/>
          </w:tcPr>
          <w:p w:rsidR="00A36340" w:rsidRPr="00A36340" w:rsidRDefault="00A36340" w:rsidP="00A36340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36340">
              <w:rPr>
                <w:rFonts w:ascii="Times New Roman" w:hAnsi="Times New Roman"/>
                <w:color w:val="000000"/>
              </w:rPr>
              <w:t>Выполнение СМР,ПНР полным иждивением Подрядчика(2ПК)по титулу: Реконструкция ТП-6/0,4кВ № 161 (установка трансформатора 160 кВА, ВРЩ-0,4 кВ), ПС №444 "Бутаково", в т.ч. ПИР, МО, Химкинский р-н, мкр Подрезково, кв. Филино</w:t>
            </w:r>
          </w:p>
        </w:tc>
      </w:tr>
      <w:tr w:rsidR="00A36340" w:rsidRPr="00043E27" w:rsidTr="00BA146A">
        <w:trPr>
          <w:trHeight w:val="392"/>
          <w:jc w:val="center"/>
        </w:trPr>
        <w:tc>
          <w:tcPr>
            <w:tcW w:w="2278" w:type="dxa"/>
            <w:vAlign w:val="center"/>
          </w:tcPr>
          <w:p w:rsidR="00A36340" w:rsidRPr="00A36340" w:rsidRDefault="00A36340" w:rsidP="00A36340">
            <w:pPr>
              <w:jc w:val="center"/>
              <w:rPr>
                <w:rFonts w:ascii="Times New Roman" w:hAnsi="Times New Roman"/>
                <w:color w:val="000000"/>
              </w:rPr>
            </w:pPr>
            <w:r w:rsidRPr="00A36340">
              <w:rPr>
                <w:rFonts w:ascii="Times New Roman" w:hAnsi="Times New Roman"/>
                <w:color w:val="000000"/>
              </w:rPr>
              <w:t>081-0026453</w:t>
            </w:r>
          </w:p>
        </w:tc>
        <w:tc>
          <w:tcPr>
            <w:tcW w:w="7947" w:type="dxa"/>
            <w:vAlign w:val="center"/>
          </w:tcPr>
          <w:p w:rsidR="00A36340" w:rsidRPr="00A36340" w:rsidRDefault="00A36340" w:rsidP="00A36340">
            <w:pPr>
              <w:jc w:val="center"/>
              <w:rPr>
                <w:rFonts w:ascii="Times New Roman" w:hAnsi="Times New Roman"/>
                <w:color w:val="000000"/>
              </w:rPr>
            </w:pPr>
            <w:r w:rsidRPr="00A36340">
              <w:rPr>
                <w:rFonts w:ascii="Times New Roman" w:hAnsi="Times New Roman"/>
                <w:color w:val="000000"/>
              </w:rPr>
              <w:t>Выполнение ПИР, СМР, ПНР полным иждивением Подрядчика по титулу: Строительство ВЛИ-0,38 кВ от ТП10/0,4кВ (сооруж. по дог. №С8-25-302-210175(181060)от 12.03.2025), ПС №71 "Поварово", ВРЩ-0,4 кВ, в т.ч. ПИР, МО, Солнечногорский р-н, д. Хоругвино</w:t>
            </w:r>
          </w:p>
        </w:tc>
      </w:tr>
      <w:tr w:rsidR="00A36340" w:rsidRPr="00043E27" w:rsidTr="00BA146A">
        <w:trPr>
          <w:trHeight w:val="392"/>
          <w:jc w:val="center"/>
        </w:trPr>
        <w:tc>
          <w:tcPr>
            <w:tcW w:w="2278" w:type="dxa"/>
            <w:vAlign w:val="center"/>
          </w:tcPr>
          <w:p w:rsidR="00A36340" w:rsidRPr="00A36340" w:rsidRDefault="00A36340" w:rsidP="00A36340">
            <w:pPr>
              <w:jc w:val="center"/>
              <w:rPr>
                <w:rFonts w:ascii="Times New Roman" w:hAnsi="Times New Roman"/>
                <w:color w:val="000000"/>
              </w:rPr>
            </w:pPr>
            <w:r w:rsidRPr="00A36340">
              <w:rPr>
                <w:rFonts w:ascii="Times New Roman" w:hAnsi="Times New Roman"/>
                <w:color w:val="000000"/>
              </w:rPr>
              <w:t>081-0026454</w:t>
            </w:r>
          </w:p>
        </w:tc>
        <w:tc>
          <w:tcPr>
            <w:tcW w:w="7947" w:type="dxa"/>
            <w:vAlign w:val="center"/>
          </w:tcPr>
          <w:p w:rsidR="00A36340" w:rsidRPr="00A36340" w:rsidRDefault="00A36340" w:rsidP="00A36340">
            <w:pPr>
              <w:jc w:val="center"/>
              <w:rPr>
                <w:rFonts w:ascii="Times New Roman" w:hAnsi="Times New Roman"/>
                <w:color w:val="000000"/>
              </w:rPr>
            </w:pPr>
            <w:r w:rsidRPr="00A36340">
              <w:rPr>
                <w:rFonts w:ascii="Times New Roman" w:hAnsi="Times New Roman"/>
                <w:color w:val="000000"/>
              </w:rPr>
              <w:t>Выполнение ПИР, СМР, ПНР полным иждивением Подрядчика по титулу: Реконструкция ВЛИ-0,38 кВ от ТП-10/0,4кВ № 2029, ПС №420 "Долгопрудная", ВРЩ-0,4 кВ, установка фид. места, в т.ч. ПИР, МО, г.о. Долгопрудный, г. Долгопрудный, пр-кт Лихачевский, уч. 16</w:t>
            </w:r>
          </w:p>
        </w:tc>
      </w:tr>
      <w:tr w:rsidR="00A36340" w:rsidRPr="00043E27" w:rsidTr="00A36340">
        <w:trPr>
          <w:trHeight w:val="655"/>
          <w:jc w:val="center"/>
        </w:trPr>
        <w:tc>
          <w:tcPr>
            <w:tcW w:w="2278" w:type="dxa"/>
            <w:vAlign w:val="center"/>
          </w:tcPr>
          <w:p w:rsidR="00A36340" w:rsidRPr="00A36340" w:rsidRDefault="00A36340" w:rsidP="00A36340">
            <w:pPr>
              <w:jc w:val="center"/>
              <w:rPr>
                <w:rFonts w:ascii="Times New Roman" w:hAnsi="Times New Roman"/>
                <w:color w:val="000000"/>
              </w:rPr>
            </w:pPr>
            <w:r w:rsidRPr="00A36340">
              <w:rPr>
                <w:rFonts w:ascii="Times New Roman" w:hAnsi="Times New Roman"/>
                <w:color w:val="000000"/>
              </w:rPr>
              <w:t>081-0026456</w:t>
            </w:r>
          </w:p>
        </w:tc>
        <w:tc>
          <w:tcPr>
            <w:tcW w:w="7947" w:type="dxa"/>
            <w:vAlign w:val="center"/>
          </w:tcPr>
          <w:p w:rsidR="00A36340" w:rsidRPr="00A36340" w:rsidRDefault="00A36340" w:rsidP="00A36340">
            <w:pPr>
              <w:jc w:val="center"/>
              <w:rPr>
                <w:rFonts w:ascii="Times New Roman" w:hAnsi="Times New Roman"/>
                <w:color w:val="000000"/>
              </w:rPr>
            </w:pPr>
            <w:r w:rsidRPr="00A36340">
              <w:rPr>
                <w:rFonts w:ascii="Times New Roman" w:hAnsi="Times New Roman"/>
                <w:color w:val="000000"/>
              </w:rPr>
              <w:t>Выполнение ПИР, СМР, ПНР полным иждивением Подрядчика по приказу № 986 от 25.03.2026 г. (2 объекта )</w:t>
            </w:r>
          </w:p>
        </w:tc>
      </w:tr>
      <w:tr w:rsidR="00A36340" w:rsidRPr="00043E27" w:rsidTr="00247465">
        <w:trPr>
          <w:trHeight w:val="392"/>
          <w:jc w:val="center"/>
        </w:trPr>
        <w:tc>
          <w:tcPr>
            <w:tcW w:w="2278" w:type="dxa"/>
            <w:vAlign w:val="center"/>
          </w:tcPr>
          <w:p w:rsidR="00A36340" w:rsidRPr="00A36340" w:rsidRDefault="00A36340" w:rsidP="00A36340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36340">
              <w:rPr>
                <w:rFonts w:ascii="Times New Roman" w:hAnsi="Times New Roman"/>
                <w:color w:val="000000"/>
              </w:rPr>
              <w:t>081-0026457</w:t>
            </w:r>
          </w:p>
        </w:tc>
        <w:tc>
          <w:tcPr>
            <w:tcW w:w="7947" w:type="dxa"/>
            <w:vAlign w:val="center"/>
          </w:tcPr>
          <w:p w:rsidR="00A36340" w:rsidRPr="00A36340" w:rsidRDefault="00A36340" w:rsidP="00A36340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36340">
              <w:rPr>
                <w:rFonts w:ascii="Times New Roman" w:hAnsi="Times New Roman"/>
                <w:color w:val="000000"/>
              </w:rPr>
              <w:t>Выполнение ПИР, СМР, ПНР полным иждивением Подрядчика по титулу: Строительство ВЛИ-0,38 кВ от ТП-6/0,4кВ № 2296, ПС №231 "Икша I", в т.ч. ПИР, МО, Мытищинский р-н, с.п. Федоскинское, д. Протасово</w:t>
            </w:r>
          </w:p>
        </w:tc>
      </w:tr>
      <w:tr w:rsidR="00A36340" w:rsidRPr="00043E27" w:rsidTr="00247465">
        <w:trPr>
          <w:trHeight w:val="392"/>
          <w:jc w:val="center"/>
        </w:trPr>
        <w:tc>
          <w:tcPr>
            <w:tcW w:w="2278" w:type="dxa"/>
            <w:vAlign w:val="center"/>
          </w:tcPr>
          <w:p w:rsidR="00A36340" w:rsidRPr="00A36340" w:rsidRDefault="00A36340" w:rsidP="00A36340">
            <w:pPr>
              <w:jc w:val="center"/>
              <w:rPr>
                <w:rFonts w:ascii="Times New Roman" w:hAnsi="Times New Roman"/>
                <w:color w:val="000000"/>
              </w:rPr>
            </w:pPr>
            <w:r w:rsidRPr="00A36340">
              <w:rPr>
                <w:rFonts w:ascii="Times New Roman" w:hAnsi="Times New Roman"/>
                <w:color w:val="000000"/>
              </w:rPr>
              <w:t>081-0026481</w:t>
            </w:r>
          </w:p>
        </w:tc>
        <w:tc>
          <w:tcPr>
            <w:tcW w:w="7947" w:type="dxa"/>
            <w:vAlign w:val="center"/>
          </w:tcPr>
          <w:p w:rsidR="00A36340" w:rsidRPr="00A36340" w:rsidRDefault="00A36340" w:rsidP="00A36340">
            <w:pPr>
              <w:jc w:val="center"/>
              <w:rPr>
                <w:rFonts w:ascii="Times New Roman" w:hAnsi="Times New Roman"/>
                <w:color w:val="000000"/>
              </w:rPr>
            </w:pPr>
            <w:r w:rsidRPr="00A36340">
              <w:rPr>
                <w:rFonts w:ascii="Times New Roman" w:hAnsi="Times New Roman"/>
                <w:color w:val="000000"/>
              </w:rPr>
              <w:t>Выполнение СМР, ПНР полным иждивением Подрядчика (2ПК) по титулу: Строительство КТП - 10/0,4кВ , ВЛЗ-10 кВ от ВЛЗ-10 кВ ф. Волна ПС №329 "Осиновка", ВЛИ-0,38 кВ, РЛР, ВРЩ-0,4 кВ, в т.ч. ПИР, МО, Солнечногорский р-н, д. Соколово</w:t>
            </w:r>
          </w:p>
        </w:tc>
      </w:tr>
      <w:tr w:rsidR="00A36340" w:rsidRPr="00043E27" w:rsidTr="00247465">
        <w:trPr>
          <w:trHeight w:val="392"/>
          <w:jc w:val="center"/>
        </w:trPr>
        <w:tc>
          <w:tcPr>
            <w:tcW w:w="2278" w:type="dxa"/>
            <w:vAlign w:val="center"/>
          </w:tcPr>
          <w:p w:rsidR="00A36340" w:rsidRPr="00A36340" w:rsidRDefault="00A36340" w:rsidP="00A36340">
            <w:pPr>
              <w:jc w:val="center"/>
              <w:rPr>
                <w:rFonts w:ascii="Times New Roman" w:hAnsi="Times New Roman"/>
                <w:color w:val="000000"/>
              </w:rPr>
            </w:pPr>
            <w:r w:rsidRPr="00A36340">
              <w:rPr>
                <w:rFonts w:ascii="Times New Roman" w:hAnsi="Times New Roman"/>
                <w:color w:val="000000"/>
              </w:rPr>
              <w:t>081-0026492</w:t>
            </w:r>
          </w:p>
        </w:tc>
        <w:tc>
          <w:tcPr>
            <w:tcW w:w="7947" w:type="dxa"/>
            <w:vAlign w:val="center"/>
          </w:tcPr>
          <w:p w:rsidR="00A36340" w:rsidRPr="00A36340" w:rsidRDefault="00A36340" w:rsidP="00A36340">
            <w:pPr>
              <w:jc w:val="center"/>
              <w:rPr>
                <w:rFonts w:ascii="Times New Roman" w:hAnsi="Times New Roman"/>
                <w:color w:val="000000"/>
              </w:rPr>
            </w:pPr>
            <w:r w:rsidRPr="00A36340">
              <w:rPr>
                <w:rFonts w:ascii="Times New Roman" w:hAnsi="Times New Roman"/>
                <w:color w:val="000000"/>
              </w:rPr>
              <w:t>Выполнение СМР, ПНР полным иждивением Подрядчика (2ПК) по титулу: Строительство ТП-6/0,4кВ, КЛ-6 кВ от ЦРП-10 кВ №47, ПС №444 "Бутаково", КЛ-0,4 кВ, ВРЩ-0,4 кВ, в т.ч. ПИР, МО, Химкинский р-н, мкр. Планерная</w:t>
            </w:r>
          </w:p>
        </w:tc>
      </w:tr>
      <w:tr w:rsidR="00A36340" w:rsidRPr="00043E27" w:rsidTr="00247465">
        <w:trPr>
          <w:trHeight w:val="392"/>
          <w:jc w:val="center"/>
        </w:trPr>
        <w:tc>
          <w:tcPr>
            <w:tcW w:w="2278" w:type="dxa"/>
            <w:vAlign w:val="center"/>
          </w:tcPr>
          <w:p w:rsidR="00A36340" w:rsidRPr="00A36340" w:rsidRDefault="00A36340" w:rsidP="00A36340">
            <w:pPr>
              <w:jc w:val="center"/>
              <w:rPr>
                <w:rFonts w:ascii="Times New Roman" w:hAnsi="Times New Roman"/>
                <w:color w:val="000000"/>
              </w:rPr>
            </w:pPr>
            <w:r w:rsidRPr="00A36340">
              <w:rPr>
                <w:rFonts w:ascii="Times New Roman" w:hAnsi="Times New Roman"/>
                <w:color w:val="000000"/>
              </w:rPr>
              <w:t>081-0026515</w:t>
            </w:r>
          </w:p>
        </w:tc>
        <w:tc>
          <w:tcPr>
            <w:tcW w:w="7947" w:type="dxa"/>
            <w:vAlign w:val="center"/>
          </w:tcPr>
          <w:p w:rsidR="00A36340" w:rsidRPr="00A36340" w:rsidRDefault="00A36340" w:rsidP="00A36340">
            <w:pPr>
              <w:jc w:val="center"/>
              <w:rPr>
                <w:rFonts w:ascii="Times New Roman" w:hAnsi="Times New Roman"/>
                <w:color w:val="000000"/>
              </w:rPr>
            </w:pPr>
            <w:r w:rsidRPr="00A36340">
              <w:rPr>
                <w:rFonts w:ascii="Times New Roman" w:hAnsi="Times New Roman"/>
                <w:color w:val="000000"/>
              </w:rPr>
              <w:t>Выполнение СМР, ПНР полным иждивением Подрядчика (доп.объем) по титулу: Строительство ТП-6/0,4 кВ, ВЛЗ-6 кВ от сооруж. РЛР на ВЛЗ-6 кВ ТП825/761,707,705 - КТП731 ПС №231 " Икша I ", КЛ-0,4 кВ, РЛР, ВРЩ-0,4 кВ, в т.ч. ПИР, МО, Мытищинский р-н, д. Большое Ивановское</w:t>
            </w:r>
          </w:p>
        </w:tc>
      </w:tr>
      <w:tr w:rsidR="00A36340" w:rsidRPr="00043E27" w:rsidTr="00247465">
        <w:trPr>
          <w:trHeight w:val="392"/>
          <w:jc w:val="center"/>
        </w:trPr>
        <w:tc>
          <w:tcPr>
            <w:tcW w:w="2278" w:type="dxa"/>
            <w:vAlign w:val="center"/>
          </w:tcPr>
          <w:p w:rsidR="00A36340" w:rsidRPr="00A36340" w:rsidRDefault="00A36340" w:rsidP="00A36340">
            <w:pPr>
              <w:jc w:val="center"/>
              <w:rPr>
                <w:rFonts w:ascii="Times New Roman" w:hAnsi="Times New Roman"/>
                <w:color w:val="000000"/>
              </w:rPr>
            </w:pPr>
            <w:r w:rsidRPr="00A36340">
              <w:rPr>
                <w:rFonts w:ascii="Times New Roman" w:hAnsi="Times New Roman"/>
                <w:color w:val="000000"/>
              </w:rPr>
              <w:t>081-0026516</w:t>
            </w:r>
          </w:p>
        </w:tc>
        <w:tc>
          <w:tcPr>
            <w:tcW w:w="7947" w:type="dxa"/>
            <w:vAlign w:val="center"/>
          </w:tcPr>
          <w:p w:rsidR="00A36340" w:rsidRPr="00A36340" w:rsidRDefault="00A36340" w:rsidP="00A36340">
            <w:pPr>
              <w:jc w:val="center"/>
              <w:rPr>
                <w:rFonts w:ascii="Times New Roman" w:hAnsi="Times New Roman"/>
                <w:color w:val="000000"/>
              </w:rPr>
            </w:pPr>
            <w:r w:rsidRPr="00A36340">
              <w:rPr>
                <w:rFonts w:ascii="Times New Roman" w:hAnsi="Times New Roman"/>
                <w:color w:val="000000"/>
              </w:rPr>
              <w:t>Выполнение СМР, ПНР полным иждивением Подрядчика (доп.объем) по титулу: Реконструкция ТП-6/0,4кВ (сооруж. по дог. №С8-24-302-171952(235122) от 24.04.2024 - замена КТП на КТП с трансформатором 250 кВА), ПС №40 "Лобня", в т.ч. ПИР, МО, Мытищинский р-н, г. Долгопрудный</w:t>
            </w:r>
          </w:p>
        </w:tc>
      </w:tr>
      <w:tr w:rsidR="00A36340" w:rsidRPr="00043E27" w:rsidTr="00A36340">
        <w:trPr>
          <w:trHeight w:val="694"/>
          <w:jc w:val="center"/>
        </w:trPr>
        <w:tc>
          <w:tcPr>
            <w:tcW w:w="2278" w:type="dxa"/>
            <w:vAlign w:val="center"/>
          </w:tcPr>
          <w:p w:rsidR="00A36340" w:rsidRPr="00A36340" w:rsidRDefault="00A36340" w:rsidP="00A36340">
            <w:pPr>
              <w:jc w:val="center"/>
              <w:rPr>
                <w:rFonts w:ascii="Times New Roman" w:hAnsi="Times New Roman"/>
                <w:color w:val="000000"/>
              </w:rPr>
            </w:pPr>
            <w:r w:rsidRPr="00A36340">
              <w:rPr>
                <w:rFonts w:ascii="Times New Roman" w:hAnsi="Times New Roman"/>
                <w:color w:val="000000"/>
              </w:rPr>
              <w:t>081-0026517</w:t>
            </w:r>
          </w:p>
        </w:tc>
        <w:tc>
          <w:tcPr>
            <w:tcW w:w="7947" w:type="dxa"/>
            <w:vAlign w:val="center"/>
          </w:tcPr>
          <w:p w:rsidR="00A36340" w:rsidRPr="00A36340" w:rsidRDefault="00A36340" w:rsidP="00A36340">
            <w:pPr>
              <w:jc w:val="center"/>
              <w:rPr>
                <w:rFonts w:ascii="Times New Roman" w:hAnsi="Times New Roman"/>
                <w:color w:val="000000"/>
              </w:rPr>
            </w:pPr>
            <w:r w:rsidRPr="00A36340">
              <w:rPr>
                <w:rFonts w:ascii="Times New Roman" w:hAnsi="Times New Roman"/>
                <w:color w:val="000000"/>
              </w:rPr>
              <w:t>Выполнение СМР, ПНР полным иждивением Подрядчика (доп.объем) по титулу: Строительство КЛ-0,4 кВ от РТП-10/0,4кВ (сооруж. по дог. №С8-24-302-191478(486846) от 03.10.2024), ПС №429 "Шереметьево", ВРЩ-0,4 кВ, в т.ч. ПИР, МО, Мытищинский р-н, г. о. Долгопрудный</w:t>
            </w:r>
          </w:p>
        </w:tc>
      </w:tr>
      <w:tr w:rsidR="00A36340" w:rsidRPr="00043E27" w:rsidTr="00A36340">
        <w:trPr>
          <w:trHeight w:val="691"/>
          <w:jc w:val="center"/>
        </w:trPr>
        <w:tc>
          <w:tcPr>
            <w:tcW w:w="2278" w:type="dxa"/>
            <w:vAlign w:val="center"/>
          </w:tcPr>
          <w:p w:rsidR="00A36340" w:rsidRPr="00A36340" w:rsidRDefault="00A36340" w:rsidP="00A36340">
            <w:pPr>
              <w:jc w:val="center"/>
              <w:rPr>
                <w:rFonts w:ascii="Times New Roman" w:hAnsi="Times New Roman"/>
                <w:color w:val="000000"/>
              </w:rPr>
            </w:pPr>
            <w:r w:rsidRPr="00A36340">
              <w:rPr>
                <w:rFonts w:ascii="Times New Roman" w:hAnsi="Times New Roman"/>
                <w:color w:val="000000"/>
              </w:rPr>
              <w:t>081-0026522</w:t>
            </w:r>
          </w:p>
        </w:tc>
        <w:tc>
          <w:tcPr>
            <w:tcW w:w="7947" w:type="dxa"/>
            <w:vAlign w:val="center"/>
          </w:tcPr>
          <w:p w:rsidR="00A36340" w:rsidRPr="00A36340" w:rsidRDefault="00A36340" w:rsidP="00A36340">
            <w:pPr>
              <w:jc w:val="center"/>
              <w:rPr>
                <w:rFonts w:ascii="Times New Roman" w:hAnsi="Times New Roman"/>
                <w:color w:val="000000"/>
              </w:rPr>
            </w:pPr>
            <w:r w:rsidRPr="00A36340">
              <w:rPr>
                <w:rFonts w:ascii="Times New Roman" w:hAnsi="Times New Roman"/>
                <w:color w:val="000000"/>
              </w:rPr>
              <w:t>Выполнение ПИР, СМР, ПНР полным иждивением Подрядчика по Солнечногорскому району  по приказу № 1028 от 27.03.2026 г. (2 объекта )</w:t>
            </w:r>
          </w:p>
        </w:tc>
      </w:tr>
      <w:tr w:rsidR="00E732BA" w:rsidRPr="00043E27" w:rsidTr="00A36340">
        <w:trPr>
          <w:trHeight w:val="572"/>
          <w:jc w:val="center"/>
        </w:trPr>
        <w:tc>
          <w:tcPr>
            <w:tcW w:w="2278" w:type="dxa"/>
            <w:vAlign w:val="center"/>
          </w:tcPr>
          <w:p w:rsidR="00E732BA" w:rsidRPr="00A36340" w:rsidRDefault="00A36340" w:rsidP="00A36340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36340">
              <w:rPr>
                <w:rFonts w:ascii="Times New Roman" w:hAnsi="Times New Roman"/>
                <w:color w:val="000000"/>
              </w:rPr>
              <w:t>081-0026525</w:t>
            </w:r>
          </w:p>
        </w:tc>
        <w:tc>
          <w:tcPr>
            <w:tcW w:w="7947" w:type="dxa"/>
          </w:tcPr>
          <w:p w:rsidR="00E732BA" w:rsidRPr="00A36340" w:rsidRDefault="00A36340" w:rsidP="00A36340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36340">
              <w:rPr>
                <w:rFonts w:ascii="Times New Roman" w:hAnsi="Times New Roman"/>
                <w:color w:val="000000"/>
              </w:rPr>
              <w:t>Выполнение ПИР, СМР, ПНР полным иждивением Подрядчика по приказу № 1028 от 27.03.2026 г. (2 объекта )</w:t>
            </w:r>
          </w:p>
        </w:tc>
      </w:tr>
      <w:tr w:rsidR="00A36340" w:rsidRPr="00043E27" w:rsidTr="00606688">
        <w:trPr>
          <w:trHeight w:val="392"/>
          <w:jc w:val="center"/>
        </w:trPr>
        <w:tc>
          <w:tcPr>
            <w:tcW w:w="2278" w:type="dxa"/>
            <w:vAlign w:val="center"/>
          </w:tcPr>
          <w:p w:rsidR="00A36340" w:rsidRPr="00A36340" w:rsidRDefault="00A36340" w:rsidP="00A36340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36340">
              <w:rPr>
                <w:rFonts w:ascii="Times New Roman" w:hAnsi="Times New Roman"/>
                <w:color w:val="000000"/>
              </w:rPr>
              <w:t>081-0026544</w:t>
            </w:r>
          </w:p>
        </w:tc>
        <w:tc>
          <w:tcPr>
            <w:tcW w:w="7947" w:type="dxa"/>
            <w:vAlign w:val="center"/>
          </w:tcPr>
          <w:p w:rsidR="00A36340" w:rsidRPr="00A36340" w:rsidRDefault="00A36340" w:rsidP="00A36340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36340">
              <w:rPr>
                <w:rFonts w:ascii="Times New Roman" w:hAnsi="Times New Roman"/>
                <w:color w:val="000000"/>
              </w:rPr>
              <w:t>Выполнение СМР, ПНР полным иждивением Подрядчика (2ПК) по титулу: Реконструкция ТП-6/0,4 кВ №232 в части установки рубильника, КЛ-0,4 кВ, ВРЩ-0,4 кВ, в т.ч. ПИР, МО, Мытищинский р-н, п. Поведники, Овражный пер., стр. 4</w:t>
            </w:r>
          </w:p>
        </w:tc>
      </w:tr>
      <w:tr w:rsidR="00A36340" w:rsidRPr="00043E27" w:rsidTr="00606688">
        <w:trPr>
          <w:trHeight w:val="392"/>
          <w:jc w:val="center"/>
        </w:trPr>
        <w:tc>
          <w:tcPr>
            <w:tcW w:w="2278" w:type="dxa"/>
            <w:vAlign w:val="center"/>
          </w:tcPr>
          <w:p w:rsidR="00A36340" w:rsidRPr="00A36340" w:rsidRDefault="00A36340" w:rsidP="00A36340">
            <w:pPr>
              <w:jc w:val="center"/>
              <w:rPr>
                <w:rFonts w:ascii="Times New Roman" w:hAnsi="Times New Roman"/>
                <w:color w:val="000000"/>
              </w:rPr>
            </w:pPr>
            <w:r w:rsidRPr="00A36340">
              <w:rPr>
                <w:rFonts w:ascii="Times New Roman" w:hAnsi="Times New Roman"/>
                <w:color w:val="000000"/>
              </w:rPr>
              <w:t>081-0026527</w:t>
            </w:r>
          </w:p>
        </w:tc>
        <w:tc>
          <w:tcPr>
            <w:tcW w:w="7947" w:type="dxa"/>
            <w:vAlign w:val="center"/>
          </w:tcPr>
          <w:p w:rsidR="00A36340" w:rsidRPr="00A36340" w:rsidRDefault="00A36340" w:rsidP="00A36340">
            <w:pPr>
              <w:jc w:val="center"/>
              <w:rPr>
                <w:rFonts w:ascii="Times New Roman" w:hAnsi="Times New Roman"/>
                <w:color w:val="000000"/>
              </w:rPr>
            </w:pPr>
            <w:r w:rsidRPr="00A36340">
              <w:rPr>
                <w:rFonts w:ascii="Times New Roman" w:hAnsi="Times New Roman"/>
                <w:color w:val="000000"/>
              </w:rPr>
              <w:t>Выполнение СМР, ПНР полным иждивением Подрядчика (2ПК) по титулу: Строительство КТП-10/0,4 кВ c установкой трансформатора 630 кВА, КЛ-10 кВ от КЛ-10 кВ ф. ТП № 4173 до с.ш. РУ-10 кВ сооруж. КТП-10/0,4 кВ, ПС-110/10/6 кВ № 387 "Подрезково", в т.ч. ПИР, МО, г. Солнечногорск, д. Елино</w:t>
            </w:r>
          </w:p>
        </w:tc>
      </w:tr>
    </w:tbl>
    <w:p w:rsidR="00395376" w:rsidRDefault="00395376" w:rsidP="009546A6">
      <w:pPr>
        <w:ind w:left="142"/>
        <w:rPr>
          <w:rFonts w:ascii="Times New Roman" w:hAnsi="Times New Roman"/>
          <w:i/>
          <w:sz w:val="22"/>
          <w:szCs w:val="24"/>
          <w:lang w:eastAsia="en-US"/>
        </w:rPr>
      </w:pPr>
    </w:p>
    <w:p w:rsidR="00F836DE" w:rsidRDefault="00F836DE" w:rsidP="00DB206A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A36340" w:rsidRDefault="00A36340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A36340" w:rsidRDefault="00A36340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A36340" w:rsidRDefault="00A36340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A36340" w:rsidRDefault="00A36340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A36340" w:rsidRDefault="00A36340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A36340" w:rsidRDefault="00A36340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A36340" w:rsidRDefault="00A36340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A36340" w:rsidRDefault="00A36340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A36340" w:rsidRDefault="00A36340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A36340" w:rsidRDefault="00A36340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B426FA" w:rsidRPr="00E80D67" w:rsidRDefault="00C673C6" w:rsidP="00E80D67">
      <w:pPr>
        <w:jc w:val="right"/>
        <w:rPr>
          <w:rFonts w:ascii="Times New Roman" w:hAnsi="Times New Roman"/>
          <w:sz w:val="22"/>
          <w:szCs w:val="24"/>
          <w:lang w:eastAsia="en-US"/>
        </w:rPr>
      </w:pPr>
      <w:r w:rsidRPr="00C673C6">
        <w:rPr>
          <w:rFonts w:ascii="Times New Roman" w:hAnsi="Times New Roman"/>
          <w:i/>
          <w:sz w:val="22"/>
          <w:szCs w:val="24"/>
          <w:lang w:eastAsia="en-US"/>
        </w:rPr>
        <w:t>Приложение №2</w:t>
      </w:r>
    </w:p>
    <w:p w:rsidR="00C673C6" w:rsidRPr="00C673C6" w:rsidRDefault="00C673C6" w:rsidP="00C673C6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  <w:r w:rsidRPr="00C673C6">
        <w:rPr>
          <w:rFonts w:ascii="Times New Roman" w:hAnsi="Times New Roman"/>
          <w:i/>
          <w:sz w:val="22"/>
          <w:szCs w:val="24"/>
          <w:lang w:eastAsia="en-US"/>
        </w:rPr>
        <w:t xml:space="preserve">к </w:t>
      </w:r>
      <w:r w:rsidRPr="004E0AD2">
        <w:rPr>
          <w:rFonts w:ascii="Times New Roman" w:hAnsi="Times New Roman"/>
          <w:i/>
          <w:sz w:val="22"/>
          <w:szCs w:val="24"/>
          <w:lang w:eastAsia="en-US"/>
        </w:rPr>
        <w:t xml:space="preserve">Протоколу </w:t>
      </w:r>
      <w:r w:rsidR="00A4760D" w:rsidRPr="004E0AD2">
        <w:rPr>
          <w:rFonts w:ascii="Times New Roman" w:hAnsi="Times New Roman"/>
          <w:i/>
          <w:sz w:val="22"/>
          <w:szCs w:val="24"/>
          <w:lang w:eastAsia="en-US"/>
        </w:rPr>
        <w:t>С/</w:t>
      </w:r>
      <w:r w:rsidR="00E732BA">
        <w:rPr>
          <w:rFonts w:ascii="Times New Roman" w:hAnsi="Times New Roman"/>
          <w:i/>
          <w:sz w:val="22"/>
          <w:szCs w:val="24"/>
          <w:lang w:eastAsia="en-US"/>
        </w:rPr>
        <w:t>2</w:t>
      </w:r>
      <w:r w:rsidR="00A36340">
        <w:rPr>
          <w:rFonts w:ascii="Times New Roman" w:hAnsi="Times New Roman"/>
          <w:i/>
          <w:sz w:val="22"/>
          <w:szCs w:val="24"/>
          <w:lang w:eastAsia="en-US"/>
        </w:rPr>
        <w:t>4</w:t>
      </w:r>
      <w:r w:rsidR="00DA6DE2">
        <w:rPr>
          <w:rFonts w:ascii="Times New Roman" w:hAnsi="Times New Roman"/>
          <w:i/>
          <w:sz w:val="22"/>
          <w:szCs w:val="24"/>
          <w:lang w:eastAsia="en-US"/>
        </w:rPr>
        <w:t>/</w:t>
      </w:r>
      <w:r w:rsidR="00A4760D" w:rsidRPr="00A4760D">
        <w:rPr>
          <w:rFonts w:ascii="Times New Roman" w:hAnsi="Times New Roman"/>
          <w:i/>
          <w:sz w:val="22"/>
          <w:szCs w:val="24"/>
          <w:lang w:eastAsia="en-US"/>
        </w:rPr>
        <w:t>202</w:t>
      </w:r>
      <w:r w:rsidR="009546A6">
        <w:rPr>
          <w:rFonts w:ascii="Times New Roman" w:hAnsi="Times New Roman"/>
          <w:i/>
          <w:sz w:val="22"/>
          <w:szCs w:val="24"/>
          <w:lang w:eastAsia="en-US"/>
        </w:rPr>
        <w:t>6</w:t>
      </w:r>
      <w:r w:rsidR="00A4760D" w:rsidRPr="00A4760D">
        <w:rPr>
          <w:rFonts w:ascii="Times New Roman" w:hAnsi="Times New Roman"/>
          <w:i/>
          <w:sz w:val="22"/>
          <w:szCs w:val="24"/>
          <w:lang w:eastAsia="en-US"/>
        </w:rPr>
        <w:t xml:space="preserve"> от «</w:t>
      </w:r>
      <w:r w:rsidR="00E732BA">
        <w:rPr>
          <w:rFonts w:ascii="Times New Roman" w:hAnsi="Times New Roman"/>
          <w:i/>
          <w:sz w:val="22"/>
          <w:szCs w:val="24"/>
          <w:lang w:eastAsia="en-US"/>
        </w:rPr>
        <w:t>1</w:t>
      </w:r>
      <w:r w:rsidR="00A36340">
        <w:rPr>
          <w:rFonts w:ascii="Times New Roman" w:hAnsi="Times New Roman"/>
          <w:i/>
          <w:sz w:val="22"/>
          <w:szCs w:val="24"/>
          <w:lang w:eastAsia="en-US"/>
        </w:rPr>
        <w:t>4</w:t>
      </w:r>
      <w:r w:rsidR="00411877">
        <w:rPr>
          <w:rFonts w:ascii="Times New Roman" w:hAnsi="Times New Roman"/>
          <w:i/>
          <w:sz w:val="22"/>
          <w:szCs w:val="24"/>
          <w:lang w:eastAsia="en-US"/>
        </w:rPr>
        <w:t>»</w:t>
      </w:r>
      <w:r w:rsidR="00AB59DF">
        <w:rPr>
          <w:rFonts w:ascii="Times New Roman" w:hAnsi="Times New Roman"/>
          <w:i/>
          <w:sz w:val="22"/>
          <w:szCs w:val="24"/>
          <w:lang w:eastAsia="en-US"/>
        </w:rPr>
        <w:t xml:space="preserve"> </w:t>
      </w:r>
      <w:r w:rsidR="00DB206A">
        <w:rPr>
          <w:rFonts w:ascii="Times New Roman" w:hAnsi="Times New Roman"/>
          <w:i/>
          <w:sz w:val="22"/>
          <w:szCs w:val="24"/>
          <w:lang w:eastAsia="en-US"/>
        </w:rPr>
        <w:t>апреля</w:t>
      </w:r>
      <w:r w:rsidR="001B728A">
        <w:rPr>
          <w:rFonts w:ascii="Times New Roman" w:hAnsi="Times New Roman"/>
          <w:i/>
          <w:sz w:val="22"/>
          <w:szCs w:val="24"/>
          <w:lang w:eastAsia="en-US"/>
        </w:rPr>
        <w:t xml:space="preserve"> </w:t>
      </w:r>
      <w:r w:rsidR="008C404B">
        <w:rPr>
          <w:rFonts w:ascii="Times New Roman" w:hAnsi="Times New Roman"/>
          <w:i/>
          <w:sz w:val="22"/>
          <w:szCs w:val="24"/>
          <w:lang w:eastAsia="en-US"/>
        </w:rPr>
        <w:t>20</w:t>
      </w:r>
      <w:r w:rsidR="00E55B11">
        <w:rPr>
          <w:rFonts w:ascii="Times New Roman" w:hAnsi="Times New Roman"/>
          <w:i/>
          <w:sz w:val="22"/>
          <w:szCs w:val="24"/>
          <w:lang w:eastAsia="en-US"/>
        </w:rPr>
        <w:t>2</w:t>
      </w:r>
      <w:r w:rsidR="00C7637F">
        <w:rPr>
          <w:rFonts w:ascii="Times New Roman" w:hAnsi="Times New Roman"/>
          <w:i/>
          <w:sz w:val="22"/>
          <w:szCs w:val="24"/>
          <w:lang w:eastAsia="en-US"/>
        </w:rPr>
        <w:t>6</w:t>
      </w:r>
      <w:r w:rsidRPr="00C673C6">
        <w:rPr>
          <w:rFonts w:ascii="Times New Roman" w:hAnsi="Times New Roman"/>
          <w:i/>
          <w:sz w:val="22"/>
          <w:szCs w:val="24"/>
          <w:lang w:eastAsia="en-US"/>
        </w:rPr>
        <w:t>г.</w:t>
      </w:r>
    </w:p>
    <w:p w:rsidR="00A84349" w:rsidRDefault="00A84349" w:rsidP="00C673C6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C673C6" w:rsidRDefault="00C673C6" w:rsidP="00E64CE0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C673C6">
        <w:rPr>
          <w:rFonts w:ascii="Times New Roman" w:hAnsi="Times New Roman"/>
          <w:b/>
          <w:sz w:val="24"/>
          <w:szCs w:val="24"/>
          <w:lang w:eastAsia="en-US"/>
        </w:rPr>
        <w:t>Лист регистрации членов Закупочной комиссии</w:t>
      </w:r>
    </w:p>
    <w:p w:rsidR="00C673C6" w:rsidRDefault="00C673C6" w:rsidP="00C673C6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1"/>
        <w:gridCol w:w="4258"/>
        <w:gridCol w:w="1454"/>
        <w:gridCol w:w="1601"/>
      </w:tblGrid>
      <w:tr w:rsidR="00C42A18" w:rsidRPr="00C673C6" w:rsidTr="00E64CE0">
        <w:trPr>
          <w:jc w:val="center"/>
        </w:trPr>
        <w:tc>
          <w:tcPr>
            <w:tcW w:w="2401" w:type="dxa"/>
            <w:vAlign w:val="center"/>
          </w:tcPr>
          <w:p w:rsidR="00C42A18" w:rsidRPr="00C42A18" w:rsidRDefault="00C42A18" w:rsidP="00426776">
            <w:pPr>
              <w:keepNext/>
              <w:spacing w:before="40" w:after="40"/>
              <w:ind w:left="-108" w:right="-108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C42A18">
              <w:rPr>
                <w:rFonts w:ascii="Times New Roman" w:hAnsi="Times New Roman"/>
                <w:b/>
                <w:sz w:val="22"/>
                <w:szCs w:val="22"/>
              </w:rPr>
              <w:t xml:space="preserve">ФИО </w:t>
            </w:r>
          </w:p>
          <w:p w:rsidR="00C42A18" w:rsidRPr="00C42A18" w:rsidRDefault="00C42A18" w:rsidP="00426776">
            <w:pPr>
              <w:keepNext/>
              <w:spacing w:before="40" w:after="40"/>
              <w:ind w:left="-108" w:right="-108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42A18">
              <w:rPr>
                <w:rFonts w:ascii="Times New Roman" w:hAnsi="Times New Roman"/>
                <w:b/>
                <w:sz w:val="22"/>
                <w:szCs w:val="22"/>
              </w:rPr>
              <w:t>члена комиссии</w:t>
            </w:r>
          </w:p>
        </w:tc>
        <w:tc>
          <w:tcPr>
            <w:tcW w:w="4258" w:type="dxa"/>
            <w:vAlign w:val="center"/>
          </w:tcPr>
          <w:p w:rsidR="00C42A18" w:rsidRPr="00C42A18" w:rsidRDefault="00C42A18" w:rsidP="00426776">
            <w:pPr>
              <w:keepNext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42A18">
              <w:rPr>
                <w:rFonts w:ascii="Times New Roman" w:hAnsi="Times New Roman"/>
                <w:b/>
                <w:sz w:val="22"/>
                <w:szCs w:val="22"/>
              </w:rPr>
              <w:t>Должность члена комиссии</w:t>
            </w:r>
          </w:p>
        </w:tc>
        <w:tc>
          <w:tcPr>
            <w:tcW w:w="1454" w:type="dxa"/>
            <w:vAlign w:val="center"/>
          </w:tcPr>
          <w:p w:rsidR="00C42A18" w:rsidRPr="00C42A18" w:rsidRDefault="00C42A18" w:rsidP="00426776">
            <w:pPr>
              <w:keepNext/>
              <w:spacing w:before="40" w:after="40"/>
              <w:ind w:left="-108" w:right="-108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42A18">
              <w:rPr>
                <w:rFonts w:ascii="Times New Roman" w:hAnsi="Times New Roman"/>
                <w:b/>
                <w:sz w:val="22"/>
                <w:szCs w:val="22"/>
              </w:rPr>
              <w:t>Позиция члена комиссии</w:t>
            </w:r>
          </w:p>
          <w:p w:rsidR="00C42A18" w:rsidRPr="00C42A18" w:rsidRDefault="00C42A18" w:rsidP="00426776">
            <w:pPr>
              <w:keepNext/>
              <w:spacing w:before="40" w:after="40"/>
              <w:ind w:left="-108" w:right="-108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42A18">
              <w:rPr>
                <w:rFonts w:ascii="Times New Roman" w:hAnsi="Times New Roman"/>
                <w:b/>
                <w:sz w:val="22"/>
                <w:szCs w:val="22"/>
              </w:rPr>
              <w:t>(за/против/ воздержался)</w:t>
            </w:r>
          </w:p>
        </w:tc>
        <w:tc>
          <w:tcPr>
            <w:tcW w:w="1601" w:type="dxa"/>
            <w:vAlign w:val="center"/>
          </w:tcPr>
          <w:p w:rsidR="00C42A18" w:rsidRPr="00C42A18" w:rsidRDefault="00C42A18" w:rsidP="00426776">
            <w:pPr>
              <w:keepNext/>
              <w:tabs>
                <w:tab w:val="left" w:pos="1167"/>
              </w:tabs>
              <w:spacing w:before="40" w:after="40"/>
              <w:ind w:left="-108" w:right="-108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42A18">
              <w:rPr>
                <w:rFonts w:ascii="Times New Roman" w:hAnsi="Times New Roman"/>
                <w:b/>
                <w:sz w:val="22"/>
                <w:szCs w:val="22"/>
              </w:rPr>
              <w:t>Подпись члена комиссии</w:t>
            </w:r>
          </w:p>
        </w:tc>
      </w:tr>
      <w:tr w:rsidR="00517AB0" w:rsidRPr="0006116C" w:rsidTr="00E64CE0">
        <w:trPr>
          <w:jc w:val="center"/>
        </w:trPr>
        <w:tc>
          <w:tcPr>
            <w:tcW w:w="2401" w:type="dxa"/>
            <w:vAlign w:val="center"/>
          </w:tcPr>
          <w:p w:rsidR="00517AB0" w:rsidRPr="000C70C2" w:rsidRDefault="00517AB0" w:rsidP="00517AB0">
            <w:pPr>
              <w:tabs>
                <w:tab w:val="left" w:pos="1984"/>
              </w:tabs>
              <w:snapToGrid w:val="0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>Титов Андрей Владимирович</w:t>
            </w:r>
          </w:p>
        </w:tc>
        <w:tc>
          <w:tcPr>
            <w:tcW w:w="4258" w:type="dxa"/>
            <w:vAlign w:val="center"/>
          </w:tcPr>
          <w:p w:rsidR="00517AB0" w:rsidRPr="000C70C2" w:rsidRDefault="00517AB0" w:rsidP="00517AB0">
            <w:pPr>
              <w:snapToGrid w:val="0"/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>Директор по логистике и МТО – начальник управления</w:t>
            </w:r>
          </w:p>
        </w:tc>
        <w:tc>
          <w:tcPr>
            <w:tcW w:w="1454" w:type="dxa"/>
            <w:vAlign w:val="center"/>
          </w:tcPr>
          <w:p w:rsidR="00517AB0" w:rsidRPr="000C70C2" w:rsidRDefault="00517AB0" w:rsidP="00517AB0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0C70C2">
              <w:rPr>
                <w:rFonts w:ascii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601" w:type="dxa"/>
            <w:vAlign w:val="center"/>
          </w:tcPr>
          <w:p w:rsidR="00517AB0" w:rsidRPr="00C42A18" w:rsidRDefault="00517AB0" w:rsidP="00517AB0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C70C2" w:rsidRPr="0006116C" w:rsidTr="00E64CE0">
        <w:trPr>
          <w:jc w:val="center"/>
        </w:trPr>
        <w:tc>
          <w:tcPr>
            <w:tcW w:w="2401" w:type="dxa"/>
            <w:vAlign w:val="center"/>
          </w:tcPr>
          <w:p w:rsidR="000C70C2" w:rsidRPr="000C70C2" w:rsidRDefault="000C70C2" w:rsidP="000C70C2">
            <w:pPr>
              <w:tabs>
                <w:tab w:val="left" w:pos="1984"/>
              </w:tabs>
              <w:snapToGrid w:val="0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>Бабич Алексей Иванович</w:t>
            </w:r>
          </w:p>
        </w:tc>
        <w:tc>
          <w:tcPr>
            <w:tcW w:w="4258" w:type="dxa"/>
            <w:vAlign w:val="center"/>
          </w:tcPr>
          <w:p w:rsidR="000C70C2" w:rsidRPr="000C70C2" w:rsidRDefault="000C70C2" w:rsidP="000C70C2">
            <w:pPr>
              <w:snapToGrid w:val="0"/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>Директор по безопасности – начальник управления безопасности</w:t>
            </w:r>
          </w:p>
        </w:tc>
        <w:tc>
          <w:tcPr>
            <w:tcW w:w="1454" w:type="dxa"/>
            <w:vAlign w:val="center"/>
          </w:tcPr>
          <w:p w:rsidR="000C70C2" w:rsidRPr="000C70C2" w:rsidRDefault="000C70C2" w:rsidP="000C70C2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0C70C2">
              <w:rPr>
                <w:rFonts w:ascii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601" w:type="dxa"/>
            <w:vAlign w:val="center"/>
          </w:tcPr>
          <w:p w:rsidR="000C70C2" w:rsidRPr="00C42A18" w:rsidRDefault="000C70C2" w:rsidP="000C70C2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C70C2" w:rsidRPr="0006116C" w:rsidTr="00E64CE0">
        <w:trPr>
          <w:jc w:val="center"/>
        </w:trPr>
        <w:tc>
          <w:tcPr>
            <w:tcW w:w="2401" w:type="dxa"/>
            <w:vAlign w:val="center"/>
          </w:tcPr>
          <w:p w:rsidR="000C70C2" w:rsidRPr="000C70C2" w:rsidRDefault="000C70C2" w:rsidP="000C70C2">
            <w:pPr>
              <w:tabs>
                <w:tab w:val="left" w:pos="1984"/>
              </w:tabs>
              <w:snapToGrid w:val="0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C70C2">
              <w:rPr>
                <w:rFonts w:ascii="Times New Roman" w:hAnsi="Times New Roman"/>
                <w:sz w:val="22"/>
                <w:szCs w:val="22"/>
                <w:lang w:eastAsia="en-US"/>
              </w:rPr>
              <w:t>Макурин Владимир Михайлович</w:t>
            </w:r>
          </w:p>
        </w:tc>
        <w:tc>
          <w:tcPr>
            <w:tcW w:w="4258" w:type="dxa"/>
            <w:vAlign w:val="center"/>
          </w:tcPr>
          <w:p w:rsidR="000C70C2" w:rsidRPr="000C70C2" w:rsidRDefault="000C70C2" w:rsidP="000C70C2">
            <w:pPr>
              <w:snapToGrid w:val="0"/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Заместитель директора по технологическому присоединению</w:t>
            </w:r>
          </w:p>
        </w:tc>
        <w:tc>
          <w:tcPr>
            <w:tcW w:w="1454" w:type="dxa"/>
            <w:vAlign w:val="center"/>
          </w:tcPr>
          <w:p w:rsidR="000C70C2" w:rsidRPr="000C70C2" w:rsidRDefault="000C70C2" w:rsidP="000C70C2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0C70C2">
              <w:rPr>
                <w:rFonts w:ascii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601" w:type="dxa"/>
            <w:vAlign w:val="center"/>
          </w:tcPr>
          <w:p w:rsidR="000C70C2" w:rsidRPr="00C42A18" w:rsidRDefault="000C70C2" w:rsidP="000C70C2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C70C2" w:rsidRPr="0006116C" w:rsidTr="00E64CE0">
        <w:trPr>
          <w:jc w:val="center"/>
        </w:trPr>
        <w:tc>
          <w:tcPr>
            <w:tcW w:w="2401" w:type="dxa"/>
            <w:vAlign w:val="center"/>
          </w:tcPr>
          <w:p w:rsidR="000C70C2" w:rsidRPr="000C70C2" w:rsidRDefault="000C70C2" w:rsidP="000C70C2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>Ножкин Алексей Михайлович</w:t>
            </w:r>
          </w:p>
        </w:tc>
        <w:tc>
          <w:tcPr>
            <w:tcW w:w="4258" w:type="dxa"/>
            <w:vAlign w:val="center"/>
          </w:tcPr>
          <w:p w:rsidR="000C70C2" w:rsidRPr="000C70C2" w:rsidRDefault="000C70C2" w:rsidP="000C70C2">
            <w:pPr>
              <w:snapToGrid w:val="0"/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 xml:space="preserve">Заместитель начальника управления </w:t>
            </w:r>
          </w:p>
          <w:p w:rsidR="000C70C2" w:rsidRPr="000C70C2" w:rsidRDefault="000C70C2" w:rsidP="000C70C2">
            <w:pPr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>логистики и МТО</w:t>
            </w:r>
          </w:p>
        </w:tc>
        <w:tc>
          <w:tcPr>
            <w:tcW w:w="1454" w:type="dxa"/>
            <w:vAlign w:val="center"/>
          </w:tcPr>
          <w:p w:rsidR="000C70C2" w:rsidRPr="000C70C2" w:rsidRDefault="000C70C2" w:rsidP="000C70C2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0C70C2">
              <w:rPr>
                <w:rFonts w:ascii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601" w:type="dxa"/>
            <w:vAlign w:val="center"/>
          </w:tcPr>
          <w:p w:rsidR="000C70C2" w:rsidRPr="00C42A18" w:rsidRDefault="000C70C2" w:rsidP="000C70C2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C70C2" w:rsidTr="00E64CE0">
        <w:trPr>
          <w:jc w:val="center"/>
        </w:trPr>
        <w:tc>
          <w:tcPr>
            <w:tcW w:w="2401" w:type="dxa"/>
            <w:vAlign w:val="center"/>
          </w:tcPr>
          <w:p w:rsidR="000C70C2" w:rsidRPr="000C70C2" w:rsidRDefault="000C70C2" w:rsidP="000C70C2">
            <w:pPr>
              <w:tabs>
                <w:tab w:val="left" w:pos="1984"/>
              </w:tabs>
              <w:snapToGrid w:val="0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  <w:lang w:eastAsia="en-US"/>
              </w:rPr>
              <w:t>Осипов Иван Васильевич</w:t>
            </w:r>
          </w:p>
        </w:tc>
        <w:tc>
          <w:tcPr>
            <w:tcW w:w="4258" w:type="dxa"/>
            <w:vAlign w:val="center"/>
          </w:tcPr>
          <w:p w:rsidR="000C70C2" w:rsidRPr="000C70C2" w:rsidRDefault="000C70C2" w:rsidP="000C70C2">
            <w:pPr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  <w:lang w:eastAsia="en-US"/>
              </w:rPr>
              <w:t>Заместитель начальника управления капитального строительства</w:t>
            </w:r>
          </w:p>
        </w:tc>
        <w:tc>
          <w:tcPr>
            <w:tcW w:w="1454" w:type="dxa"/>
            <w:vAlign w:val="center"/>
          </w:tcPr>
          <w:p w:rsidR="000C70C2" w:rsidRPr="000C70C2" w:rsidRDefault="000C70C2" w:rsidP="000C70C2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0C70C2">
              <w:rPr>
                <w:rFonts w:ascii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601" w:type="dxa"/>
            <w:vAlign w:val="center"/>
          </w:tcPr>
          <w:p w:rsidR="000C70C2" w:rsidRPr="00C42A18" w:rsidRDefault="000C70C2" w:rsidP="000C70C2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C70C2" w:rsidTr="00B426FA">
        <w:trPr>
          <w:jc w:val="center"/>
        </w:trPr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tabs>
                <w:tab w:val="left" w:pos="1984"/>
              </w:tabs>
              <w:snapToGrid w:val="0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>Жук Денис Станиславович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snapToGrid w:val="0"/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  <w:lang w:eastAsia="en-US"/>
              </w:rPr>
              <w:t>Заместитель директора по капитальному строительству – начальник управления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0C70C2">
              <w:rPr>
                <w:rFonts w:ascii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B426FA" w:rsidRDefault="000C70C2" w:rsidP="000C70C2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C70C2" w:rsidTr="00B426FA">
        <w:trPr>
          <w:jc w:val="center"/>
        </w:trPr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 xml:space="preserve">Дементьев Дмитрий Николаевич 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>Заместитель главного инженера по высоковольтным сетям.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0C70C2">
              <w:rPr>
                <w:rFonts w:ascii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B426FA" w:rsidRDefault="000C70C2" w:rsidP="000C70C2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C70C2" w:rsidTr="00B426FA">
        <w:trPr>
          <w:jc w:val="center"/>
        </w:trPr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 xml:space="preserve">Пезов Павел Михайлович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>Заместитель главного инженера по распределительным сетям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0C70C2">
              <w:rPr>
                <w:rFonts w:ascii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B426FA" w:rsidRDefault="000C70C2" w:rsidP="000C70C2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C70C2" w:rsidTr="00B426FA">
        <w:trPr>
          <w:jc w:val="center"/>
        </w:trPr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Ганш Инна Юрьевна</w:t>
            </w:r>
            <w:r w:rsidRPr="000C70C2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</w:t>
            </w:r>
            <w:r w:rsidRPr="000C70C2">
              <w:rPr>
                <w:rFonts w:ascii="Times New Roman" w:hAnsi="Times New Roman"/>
                <w:sz w:val="22"/>
                <w:szCs w:val="22"/>
              </w:rPr>
              <w:t>ачальник финансово-экономического управления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0C70C2">
              <w:rPr>
                <w:rFonts w:ascii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B426FA" w:rsidRDefault="000C70C2" w:rsidP="000C70C2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E1D93" w:rsidTr="00B426FA">
        <w:trPr>
          <w:jc w:val="center"/>
        </w:trPr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D93" w:rsidRDefault="003E1D93" w:rsidP="003E1D93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Гусев Константин Витальевич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D93" w:rsidRDefault="003E1D93" w:rsidP="000C70C2">
            <w:pPr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E1D93">
              <w:rPr>
                <w:rFonts w:ascii="Times New Roman" w:hAnsi="Times New Roman"/>
                <w:sz w:val="22"/>
                <w:szCs w:val="22"/>
              </w:rPr>
              <w:t>Начальник управления организации конкурсных закупок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D93" w:rsidRPr="000C70C2" w:rsidRDefault="003E1D93" w:rsidP="000C70C2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0C70C2">
              <w:rPr>
                <w:rFonts w:ascii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D93" w:rsidRPr="00B426FA" w:rsidRDefault="003E1D93" w:rsidP="000C70C2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E1D93" w:rsidTr="003E1D93">
        <w:trPr>
          <w:jc w:val="center"/>
        </w:trPr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D93" w:rsidRPr="003E1D93" w:rsidRDefault="003E1D93" w:rsidP="00125C71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E1D93">
              <w:rPr>
                <w:rFonts w:ascii="Times New Roman" w:hAnsi="Times New Roman"/>
                <w:sz w:val="22"/>
                <w:szCs w:val="22"/>
              </w:rPr>
              <w:t xml:space="preserve">Скворцов Роман Васильевич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D93" w:rsidRPr="003E1D93" w:rsidRDefault="003E1D93" w:rsidP="00125C71">
            <w:pPr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E1D93">
              <w:rPr>
                <w:rFonts w:ascii="Times New Roman" w:hAnsi="Times New Roman"/>
                <w:sz w:val="22"/>
                <w:szCs w:val="22"/>
              </w:rPr>
              <w:t>Главный специалист отдела правового обеспечения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D93" w:rsidRPr="003E1D93" w:rsidRDefault="003E1D93" w:rsidP="00125C71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3E1D93">
              <w:rPr>
                <w:rFonts w:ascii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D93" w:rsidRPr="003E1D93" w:rsidRDefault="003E1D93" w:rsidP="00125C71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673C6" w:rsidRPr="00C673C6" w:rsidRDefault="00C673C6" w:rsidP="00C673C6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sectPr w:rsidR="00C673C6" w:rsidRPr="00C673C6" w:rsidSect="00A36340">
      <w:pgSz w:w="11906" w:h="16838"/>
      <w:pgMar w:top="426" w:right="850" w:bottom="709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4A54" w:rsidRDefault="00524A54" w:rsidP="00D84470">
      <w:r>
        <w:separator/>
      </w:r>
    </w:p>
  </w:endnote>
  <w:endnote w:type="continuationSeparator" w:id="0">
    <w:p w:rsidR="00524A54" w:rsidRDefault="00524A54" w:rsidP="00D84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4A54" w:rsidRDefault="00524A54" w:rsidP="00D84470">
      <w:r>
        <w:separator/>
      </w:r>
    </w:p>
  </w:footnote>
  <w:footnote w:type="continuationSeparator" w:id="0">
    <w:p w:rsidR="00524A54" w:rsidRDefault="00524A54" w:rsidP="00D844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B476CA"/>
    <w:multiLevelType w:val="hybridMultilevel"/>
    <w:tmpl w:val="C9927E74"/>
    <w:lvl w:ilvl="0" w:tplc="16FAFC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EE35BF6"/>
    <w:multiLevelType w:val="hybridMultilevel"/>
    <w:tmpl w:val="6C8CB9E6"/>
    <w:lvl w:ilvl="0" w:tplc="90C2EB2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5F344AE"/>
    <w:multiLevelType w:val="multilevel"/>
    <w:tmpl w:val="83887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22C1C82"/>
    <w:multiLevelType w:val="hybridMultilevel"/>
    <w:tmpl w:val="3318A876"/>
    <w:lvl w:ilvl="0" w:tplc="5262DD2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A47FA6"/>
    <w:multiLevelType w:val="hybridMultilevel"/>
    <w:tmpl w:val="9A2620F8"/>
    <w:lvl w:ilvl="0" w:tplc="04190011">
      <w:start w:val="1"/>
      <w:numFmt w:val="decimal"/>
      <w:lvlText w:val="%1)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5" w15:restartNumberingAfterBreak="0">
    <w:nsid w:val="3B5268F7"/>
    <w:multiLevelType w:val="hybridMultilevel"/>
    <w:tmpl w:val="9C4EC6E8"/>
    <w:lvl w:ilvl="0" w:tplc="5A46B632">
      <w:start w:val="1"/>
      <w:numFmt w:val="decimal"/>
      <w:lvlText w:val="%1."/>
      <w:lvlJc w:val="left"/>
      <w:pPr>
        <w:ind w:left="180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6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50010D4A"/>
    <w:multiLevelType w:val="hybridMultilevel"/>
    <w:tmpl w:val="EA9E5F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1C4D4F"/>
    <w:multiLevelType w:val="hybridMultilevel"/>
    <w:tmpl w:val="0C56B172"/>
    <w:lvl w:ilvl="0" w:tplc="0419000F">
      <w:start w:val="1"/>
      <w:numFmt w:val="decimal"/>
      <w:lvlText w:val="%1."/>
      <w:lvlJc w:val="left"/>
      <w:pPr>
        <w:ind w:left="848" w:hanging="360"/>
      </w:pPr>
    </w:lvl>
    <w:lvl w:ilvl="1" w:tplc="04190019" w:tentative="1">
      <w:start w:val="1"/>
      <w:numFmt w:val="lowerLetter"/>
      <w:lvlText w:val="%2."/>
      <w:lvlJc w:val="left"/>
      <w:pPr>
        <w:ind w:left="1568" w:hanging="360"/>
      </w:pPr>
    </w:lvl>
    <w:lvl w:ilvl="2" w:tplc="0419001B" w:tentative="1">
      <w:start w:val="1"/>
      <w:numFmt w:val="lowerRoman"/>
      <w:lvlText w:val="%3."/>
      <w:lvlJc w:val="right"/>
      <w:pPr>
        <w:ind w:left="2288" w:hanging="180"/>
      </w:pPr>
    </w:lvl>
    <w:lvl w:ilvl="3" w:tplc="0419000F" w:tentative="1">
      <w:start w:val="1"/>
      <w:numFmt w:val="decimal"/>
      <w:lvlText w:val="%4."/>
      <w:lvlJc w:val="left"/>
      <w:pPr>
        <w:ind w:left="3008" w:hanging="360"/>
      </w:pPr>
    </w:lvl>
    <w:lvl w:ilvl="4" w:tplc="04190019" w:tentative="1">
      <w:start w:val="1"/>
      <w:numFmt w:val="lowerLetter"/>
      <w:lvlText w:val="%5."/>
      <w:lvlJc w:val="left"/>
      <w:pPr>
        <w:ind w:left="3728" w:hanging="360"/>
      </w:pPr>
    </w:lvl>
    <w:lvl w:ilvl="5" w:tplc="0419001B" w:tentative="1">
      <w:start w:val="1"/>
      <w:numFmt w:val="lowerRoman"/>
      <w:lvlText w:val="%6."/>
      <w:lvlJc w:val="right"/>
      <w:pPr>
        <w:ind w:left="4448" w:hanging="180"/>
      </w:pPr>
    </w:lvl>
    <w:lvl w:ilvl="6" w:tplc="0419000F" w:tentative="1">
      <w:start w:val="1"/>
      <w:numFmt w:val="decimal"/>
      <w:lvlText w:val="%7."/>
      <w:lvlJc w:val="left"/>
      <w:pPr>
        <w:ind w:left="5168" w:hanging="360"/>
      </w:pPr>
    </w:lvl>
    <w:lvl w:ilvl="7" w:tplc="04190019" w:tentative="1">
      <w:start w:val="1"/>
      <w:numFmt w:val="lowerLetter"/>
      <w:lvlText w:val="%8."/>
      <w:lvlJc w:val="left"/>
      <w:pPr>
        <w:ind w:left="5888" w:hanging="360"/>
      </w:pPr>
    </w:lvl>
    <w:lvl w:ilvl="8" w:tplc="0419001B" w:tentative="1">
      <w:start w:val="1"/>
      <w:numFmt w:val="lowerRoman"/>
      <w:lvlText w:val="%9."/>
      <w:lvlJc w:val="right"/>
      <w:pPr>
        <w:ind w:left="6608" w:hanging="180"/>
      </w:pPr>
    </w:lvl>
  </w:abstractNum>
  <w:abstractNum w:abstractNumId="9" w15:restartNumberingAfterBreak="0">
    <w:nsid w:val="5E996BC0"/>
    <w:multiLevelType w:val="hybridMultilevel"/>
    <w:tmpl w:val="E2206872"/>
    <w:lvl w:ilvl="0" w:tplc="5262DD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4317F9"/>
    <w:multiLevelType w:val="hybridMultilevel"/>
    <w:tmpl w:val="C72A298E"/>
    <w:lvl w:ilvl="0" w:tplc="90C2EB2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7335180E"/>
    <w:multiLevelType w:val="multilevel"/>
    <w:tmpl w:val="0BB0A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7D0C1951"/>
    <w:multiLevelType w:val="hybridMultilevel"/>
    <w:tmpl w:val="E62239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80501"/>
    <w:multiLevelType w:val="hybridMultilevel"/>
    <w:tmpl w:val="BBC03C60"/>
    <w:lvl w:ilvl="0" w:tplc="FBAED2D4">
      <w:start w:val="1"/>
      <w:numFmt w:val="decimal"/>
      <w:lvlText w:val="%1."/>
      <w:lvlJc w:val="left"/>
      <w:pPr>
        <w:ind w:left="824" w:hanging="54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1"/>
  </w:num>
  <w:num w:numId="3">
    <w:abstractNumId w:val="7"/>
  </w:num>
  <w:num w:numId="4">
    <w:abstractNumId w:val="8"/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1"/>
  </w:num>
  <w:num w:numId="9">
    <w:abstractNumId w:val="13"/>
  </w:num>
  <w:num w:numId="10">
    <w:abstractNumId w:val="10"/>
  </w:num>
  <w:num w:numId="11">
    <w:abstractNumId w:val="0"/>
  </w:num>
  <w:num w:numId="12">
    <w:abstractNumId w:val="5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9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ocumentProtection w:edit="forms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0135"/>
    <w:rsid w:val="0000000A"/>
    <w:rsid w:val="00000560"/>
    <w:rsid w:val="000005D3"/>
    <w:rsid w:val="00000B30"/>
    <w:rsid w:val="00000E54"/>
    <w:rsid w:val="00000ED4"/>
    <w:rsid w:val="00000F93"/>
    <w:rsid w:val="00001042"/>
    <w:rsid w:val="000016A6"/>
    <w:rsid w:val="0000185A"/>
    <w:rsid w:val="00001C91"/>
    <w:rsid w:val="00001F8B"/>
    <w:rsid w:val="00002149"/>
    <w:rsid w:val="0000248A"/>
    <w:rsid w:val="00002970"/>
    <w:rsid w:val="00002B67"/>
    <w:rsid w:val="00002C77"/>
    <w:rsid w:val="00003233"/>
    <w:rsid w:val="0000342A"/>
    <w:rsid w:val="00003665"/>
    <w:rsid w:val="00003AA2"/>
    <w:rsid w:val="00003BE9"/>
    <w:rsid w:val="00003F21"/>
    <w:rsid w:val="0000403D"/>
    <w:rsid w:val="0000409A"/>
    <w:rsid w:val="0000423F"/>
    <w:rsid w:val="00004305"/>
    <w:rsid w:val="000043E3"/>
    <w:rsid w:val="000046C7"/>
    <w:rsid w:val="0000489B"/>
    <w:rsid w:val="00004BD4"/>
    <w:rsid w:val="00004C09"/>
    <w:rsid w:val="0000578A"/>
    <w:rsid w:val="00005B63"/>
    <w:rsid w:val="00005B86"/>
    <w:rsid w:val="00005B95"/>
    <w:rsid w:val="00005F84"/>
    <w:rsid w:val="0000603E"/>
    <w:rsid w:val="00006607"/>
    <w:rsid w:val="000066C6"/>
    <w:rsid w:val="0000691E"/>
    <w:rsid w:val="00006947"/>
    <w:rsid w:val="00006C95"/>
    <w:rsid w:val="0000710E"/>
    <w:rsid w:val="000071BA"/>
    <w:rsid w:val="000071C8"/>
    <w:rsid w:val="00007283"/>
    <w:rsid w:val="00007869"/>
    <w:rsid w:val="00007873"/>
    <w:rsid w:val="0000798B"/>
    <w:rsid w:val="00007E3C"/>
    <w:rsid w:val="00010460"/>
    <w:rsid w:val="000107FA"/>
    <w:rsid w:val="00010DAD"/>
    <w:rsid w:val="00010E40"/>
    <w:rsid w:val="00010F2E"/>
    <w:rsid w:val="00011001"/>
    <w:rsid w:val="00011144"/>
    <w:rsid w:val="000115EC"/>
    <w:rsid w:val="0001205E"/>
    <w:rsid w:val="000125E6"/>
    <w:rsid w:val="0001267E"/>
    <w:rsid w:val="00012A11"/>
    <w:rsid w:val="00012D9C"/>
    <w:rsid w:val="00012F0C"/>
    <w:rsid w:val="00013387"/>
    <w:rsid w:val="00013A46"/>
    <w:rsid w:val="00014100"/>
    <w:rsid w:val="00014225"/>
    <w:rsid w:val="000145B7"/>
    <w:rsid w:val="00014623"/>
    <w:rsid w:val="00014D72"/>
    <w:rsid w:val="00015169"/>
    <w:rsid w:val="00015797"/>
    <w:rsid w:val="0001584D"/>
    <w:rsid w:val="00015C32"/>
    <w:rsid w:val="000161DA"/>
    <w:rsid w:val="00016681"/>
    <w:rsid w:val="00016BFF"/>
    <w:rsid w:val="00016C48"/>
    <w:rsid w:val="00017201"/>
    <w:rsid w:val="000174E8"/>
    <w:rsid w:val="00017866"/>
    <w:rsid w:val="00020109"/>
    <w:rsid w:val="00020811"/>
    <w:rsid w:val="00020816"/>
    <w:rsid w:val="00020997"/>
    <w:rsid w:val="000209BE"/>
    <w:rsid w:val="00020BC5"/>
    <w:rsid w:val="00020CFE"/>
    <w:rsid w:val="00021185"/>
    <w:rsid w:val="000211E0"/>
    <w:rsid w:val="00021619"/>
    <w:rsid w:val="000216AA"/>
    <w:rsid w:val="00021723"/>
    <w:rsid w:val="00022203"/>
    <w:rsid w:val="00022B6F"/>
    <w:rsid w:val="00023009"/>
    <w:rsid w:val="00023240"/>
    <w:rsid w:val="000232D1"/>
    <w:rsid w:val="00023350"/>
    <w:rsid w:val="000233F7"/>
    <w:rsid w:val="000239D6"/>
    <w:rsid w:val="00023A24"/>
    <w:rsid w:val="00023B28"/>
    <w:rsid w:val="00023F39"/>
    <w:rsid w:val="00023FA3"/>
    <w:rsid w:val="000241E6"/>
    <w:rsid w:val="000247FF"/>
    <w:rsid w:val="00024AC7"/>
    <w:rsid w:val="00024B64"/>
    <w:rsid w:val="00024DCE"/>
    <w:rsid w:val="00024FC9"/>
    <w:rsid w:val="000255D5"/>
    <w:rsid w:val="00025765"/>
    <w:rsid w:val="00025959"/>
    <w:rsid w:val="00025C12"/>
    <w:rsid w:val="00025D7D"/>
    <w:rsid w:val="00025F20"/>
    <w:rsid w:val="000260B0"/>
    <w:rsid w:val="00026400"/>
    <w:rsid w:val="00026454"/>
    <w:rsid w:val="00026646"/>
    <w:rsid w:val="0002674C"/>
    <w:rsid w:val="00026BD8"/>
    <w:rsid w:val="00026E57"/>
    <w:rsid w:val="00026E7F"/>
    <w:rsid w:val="0002702D"/>
    <w:rsid w:val="000271F9"/>
    <w:rsid w:val="000273C9"/>
    <w:rsid w:val="00027DA0"/>
    <w:rsid w:val="00027E1D"/>
    <w:rsid w:val="0003003B"/>
    <w:rsid w:val="000300C6"/>
    <w:rsid w:val="00030654"/>
    <w:rsid w:val="00030699"/>
    <w:rsid w:val="00030A4A"/>
    <w:rsid w:val="00031C63"/>
    <w:rsid w:val="00031E39"/>
    <w:rsid w:val="000322AB"/>
    <w:rsid w:val="000325EA"/>
    <w:rsid w:val="00032C6B"/>
    <w:rsid w:val="00032CDF"/>
    <w:rsid w:val="00032F35"/>
    <w:rsid w:val="00033026"/>
    <w:rsid w:val="0003305A"/>
    <w:rsid w:val="000331F2"/>
    <w:rsid w:val="000333BC"/>
    <w:rsid w:val="00033846"/>
    <w:rsid w:val="0003387C"/>
    <w:rsid w:val="00033D7E"/>
    <w:rsid w:val="00033FB4"/>
    <w:rsid w:val="000347D8"/>
    <w:rsid w:val="00034A55"/>
    <w:rsid w:val="00034C3A"/>
    <w:rsid w:val="00034D20"/>
    <w:rsid w:val="00034E9B"/>
    <w:rsid w:val="00034FE8"/>
    <w:rsid w:val="00035194"/>
    <w:rsid w:val="00035CC6"/>
    <w:rsid w:val="00036232"/>
    <w:rsid w:val="0003637A"/>
    <w:rsid w:val="00036599"/>
    <w:rsid w:val="000367E1"/>
    <w:rsid w:val="0003684A"/>
    <w:rsid w:val="00036C5D"/>
    <w:rsid w:val="00037050"/>
    <w:rsid w:val="00037057"/>
    <w:rsid w:val="0003722A"/>
    <w:rsid w:val="00037247"/>
    <w:rsid w:val="000372F2"/>
    <w:rsid w:val="0003739F"/>
    <w:rsid w:val="0003743D"/>
    <w:rsid w:val="0003799D"/>
    <w:rsid w:val="00037B29"/>
    <w:rsid w:val="00037C3B"/>
    <w:rsid w:val="00037C80"/>
    <w:rsid w:val="00037DDE"/>
    <w:rsid w:val="0004028C"/>
    <w:rsid w:val="000403A6"/>
    <w:rsid w:val="00040A75"/>
    <w:rsid w:val="00040B74"/>
    <w:rsid w:val="00040B9B"/>
    <w:rsid w:val="00041078"/>
    <w:rsid w:val="000411C8"/>
    <w:rsid w:val="0004159B"/>
    <w:rsid w:val="0004189F"/>
    <w:rsid w:val="00041930"/>
    <w:rsid w:val="00041B54"/>
    <w:rsid w:val="00041C5F"/>
    <w:rsid w:val="00041D4F"/>
    <w:rsid w:val="00041E54"/>
    <w:rsid w:val="00041F47"/>
    <w:rsid w:val="00041FE5"/>
    <w:rsid w:val="00042448"/>
    <w:rsid w:val="00042741"/>
    <w:rsid w:val="00042D04"/>
    <w:rsid w:val="00042DAA"/>
    <w:rsid w:val="0004301F"/>
    <w:rsid w:val="00043067"/>
    <w:rsid w:val="0004331A"/>
    <w:rsid w:val="00043C04"/>
    <w:rsid w:val="00043DAE"/>
    <w:rsid w:val="00043E27"/>
    <w:rsid w:val="000440B3"/>
    <w:rsid w:val="00044184"/>
    <w:rsid w:val="000442DF"/>
    <w:rsid w:val="00044816"/>
    <w:rsid w:val="00044EA2"/>
    <w:rsid w:val="00044F57"/>
    <w:rsid w:val="00045989"/>
    <w:rsid w:val="00045DA3"/>
    <w:rsid w:val="00045E57"/>
    <w:rsid w:val="000460A1"/>
    <w:rsid w:val="000465FE"/>
    <w:rsid w:val="0004661B"/>
    <w:rsid w:val="00046998"/>
    <w:rsid w:val="00046A24"/>
    <w:rsid w:val="00046A87"/>
    <w:rsid w:val="00046BD3"/>
    <w:rsid w:val="00046BD9"/>
    <w:rsid w:val="00046DC6"/>
    <w:rsid w:val="00046FEE"/>
    <w:rsid w:val="000470C7"/>
    <w:rsid w:val="00047583"/>
    <w:rsid w:val="00047649"/>
    <w:rsid w:val="00047933"/>
    <w:rsid w:val="00047C0B"/>
    <w:rsid w:val="00047E39"/>
    <w:rsid w:val="00047E5F"/>
    <w:rsid w:val="00050515"/>
    <w:rsid w:val="00050D8E"/>
    <w:rsid w:val="00050ED0"/>
    <w:rsid w:val="000519CC"/>
    <w:rsid w:val="000519E7"/>
    <w:rsid w:val="00051AD9"/>
    <w:rsid w:val="00051AE4"/>
    <w:rsid w:val="00051B10"/>
    <w:rsid w:val="00051BF8"/>
    <w:rsid w:val="000523B4"/>
    <w:rsid w:val="00052559"/>
    <w:rsid w:val="0005287D"/>
    <w:rsid w:val="00052A57"/>
    <w:rsid w:val="00052E34"/>
    <w:rsid w:val="00052F3A"/>
    <w:rsid w:val="000530D5"/>
    <w:rsid w:val="00053173"/>
    <w:rsid w:val="00053586"/>
    <w:rsid w:val="000536B9"/>
    <w:rsid w:val="00053768"/>
    <w:rsid w:val="000539A6"/>
    <w:rsid w:val="0005479B"/>
    <w:rsid w:val="00054B99"/>
    <w:rsid w:val="00054F9D"/>
    <w:rsid w:val="00055153"/>
    <w:rsid w:val="000556C5"/>
    <w:rsid w:val="0005588C"/>
    <w:rsid w:val="0005620C"/>
    <w:rsid w:val="0005640E"/>
    <w:rsid w:val="00056674"/>
    <w:rsid w:val="00056C06"/>
    <w:rsid w:val="00057651"/>
    <w:rsid w:val="0005778C"/>
    <w:rsid w:val="00057973"/>
    <w:rsid w:val="00057ABF"/>
    <w:rsid w:val="00057B21"/>
    <w:rsid w:val="00057EA6"/>
    <w:rsid w:val="00060690"/>
    <w:rsid w:val="000607C4"/>
    <w:rsid w:val="00060973"/>
    <w:rsid w:val="00060AB3"/>
    <w:rsid w:val="0006116C"/>
    <w:rsid w:val="00061535"/>
    <w:rsid w:val="00061AE4"/>
    <w:rsid w:val="00061E1E"/>
    <w:rsid w:val="00061E54"/>
    <w:rsid w:val="00061F9A"/>
    <w:rsid w:val="00062124"/>
    <w:rsid w:val="000621C9"/>
    <w:rsid w:val="00062B5B"/>
    <w:rsid w:val="00062E94"/>
    <w:rsid w:val="0006308D"/>
    <w:rsid w:val="0006311A"/>
    <w:rsid w:val="00063142"/>
    <w:rsid w:val="000631F2"/>
    <w:rsid w:val="00063834"/>
    <w:rsid w:val="00063A00"/>
    <w:rsid w:val="00063BAE"/>
    <w:rsid w:val="0006423C"/>
    <w:rsid w:val="000649BE"/>
    <w:rsid w:val="00064C4A"/>
    <w:rsid w:val="00064DA7"/>
    <w:rsid w:val="00064EC2"/>
    <w:rsid w:val="00065047"/>
    <w:rsid w:val="00065101"/>
    <w:rsid w:val="00065275"/>
    <w:rsid w:val="000653C5"/>
    <w:rsid w:val="000654B5"/>
    <w:rsid w:val="00065981"/>
    <w:rsid w:val="00065E3D"/>
    <w:rsid w:val="000661C7"/>
    <w:rsid w:val="00066962"/>
    <w:rsid w:val="00066BFA"/>
    <w:rsid w:val="00066CB5"/>
    <w:rsid w:val="00066D41"/>
    <w:rsid w:val="00066D65"/>
    <w:rsid w:val="00066FAA"/>
    <w:rsid w:val="000671BB"/>
    <w:rsid w:val="0006753D"/>
    <w:rsid w:val="000676B5"/>
    <w:rsid w:val="00067C1B"/>
    <w:rsid w:val="00067DC1"/>
    <w:rsid w:val="000701B6"/>
    <w:rsid w:val="0007040F"/>
    <w:rsid w:val="0007056C"/>
    <w:rsid w:val="0007072B"/>
    <w:rsid w:val="0007084A"/>
    <w:rsid w:val="0007084F"/>
    <w:rsid w:val="00070937"/>
    <w:rsid w:val="00070B9F"/>
    <w:rsid w:val="00070BC1"/>
    <w:rsid w:val="00070DA6"/>
    <w:rsid w:val="00071031"/>
    <w:rsid w:val="00071203"/>
    <w:rsid w:val="0007148E"/>
    <w:rsid w:val="000714F6"/>
    <w:rsid w:val="000718E2"/>
    <w:rsid w:val="00071C72"/>
    <w:rsid w:val="00071E0A"/>
    <w:rsid w:val="00071E57"/>
    <w:rsid w:val="00071EA0"/>
    <w:rsid w:val="00072528"/>
    <w:rsid w:val="0007277F"/>
    <w:rsid w:val="00072EE9"/>
    <w:rsid w:val="000736C1"/>
    <w:rsid w:val="00073943"/>
    <w:rsid w:val="00073A59"/>
    <w:rsid w:val="00073F08"/>
    <w:rsid w:val="00073F31"/>
    <w:rsid w:val="0007448B"/>
    <w:rsid w:val="000747D4"/>
    <w:rsid w:val="00074ADF"/>
    <w:rsid w:val="00074B0C"/>
    <w:rsid w:val="000753EC"/>
    <w:rsid w:val="00075802"/>
    <w:rsid w:val="000758D5"/>
    <w:rsid w:val="000758EA"/>
    <w:rsid w:val="00075B48"/>
    <w:rsid w:val="00075D33"/>
    <w:rsid w:val="00075E0D"/>
    <w:rsid w:val="00075F21"/>
    <w:rsid w:val="00076205"/>
    <w:rsid w:val="00076852"/>
    <w:rsid w:val="00077863"/>
    <w:rsid w:val="000779B6"/>
    <w:rsid w:val="00077FAC"/>
    <w:rsid w:val="00080337"/>
    <w:rsid w:val="0008045C"/>
    <w:rsid w:val="0008069E"/>
    <w:rsid w:val="000809EB"/>
    <w:rsid w:val="00080DD5"/>
    <w:rsid w:val="00080F7F"/>
    <w:rsid w:val="000810B1"/>
    <w:rsid w:val="00081D21"/>
    <w:rsid w:val="000820F9"/>
    <w:rsid w:val="0008223F"/>
    <w:rsid w:val="00082794"/>
    <w:rsid w:val="00082BB2"/>
    <w:rsid w:val="00082EE6"/>
    <w:rsid w:val="0008337F"/>
    <w:rsid w:val="000833E0"/>
    <w:rsid w:val="00083547"/>
    <w:rsid w:val="000838EB"/>
    <w:rsid w:val="0008391D"/>
    <w:rsid w:val="00083CE9"/>
    <w:rsid w:val="00083EE1"/>
    <w:rsid w:val="0008419C"/>
    <w:rsid w:val="0008446D"/>
    <w:rsid w:val="000844DE"/>
    <w:rsid w:val="000848C3"/>
    <w:rsid w:val="00084EDD"/>
    <w:rsid w:val="00085198"/>
    <w:rsid w:val="00085207"/>
    <w:rsid w:val="00085496"/>
    <w:rsid w:val="00085517"/>
    <w:rsid w:val="00085BA3"/>
    <w:rsid w:val="00085C4B"/>
    <w:rsid w:val="00086102"/>
    <w:rsid w:val="000864D9"/>
    <w:rsid w:val="000864E5"/>
    <w:rsid w:val="000865E7"/>
    <w:rsid w:val="0008679D"/>
    <w:rsid w:val="00086A9C"/>
    <w:rsid w:val="0008727D"/>
    <w:rsid w:val="000872D9"/>
    <w:rsid w:val="00087408"/>
    <w:rsid w:val="000876DC"/>
    <w:rsid w:val="00087839"/>
    <w:rsid w:val="00087B71"/>
    <w:rsid w:val="00087D59"/>
    <w:rsid w:val="00087EA8"/>
    <w:rsid w:val="00090222"/>
    <w:rsid w:val="00090A94"/>
    <w:rsid w:val="00090D46"/>
    <w:rsid w:val="00090EB6"/>
    <w:rsid w:val="0009184E"/>
    <w:rsid w:val="00091AF6"/>
    <w:rsid w:val="00091E96"/>
    <w:rsid w:val="00091EA4"/>
    <w:rsid w:val="00092679"/>
    <w:rsid w:val="000928AD"/>
    <w:rsid w:val="00092997"/>
    <w:rsid w:val="00092AFB"/>
    <w:rsid w:val="00092C72"/>
    <w:rsid w:val="00092E3C"/>
    <w:rsid w:val="000934A3"/>
    <w:rsid w:val="00093822"/>
    <w:rsid w:val="00093827"/>
    <w:rsid w:val="00093CB4"/>
    <w:rsid w:val="00094292"/>
    <w:rsid w:val="000943D4"/>
    <w:rsid w:val="0009472E"/>
    <w:rsid w:val="00094774"/>
    <w:rsid w:val="00094900"/>
    <w:rsid w:val="00094E69"/>
    <w:rsid w:val="00094E76"/>
    <w:rsid w:val="000958D9"/>
    <w:rsid w:val="00095915"/>
    <w:rsid w:val="000959F5"/>
    <w:rsid w:val="00095A45"/>
    <w:rsid w:val="00095F9D"/>
    <w:rsid w:val="00096550"/>
    <w:rsid w:val="000965EC"/>
    <w:rsid w:val="000966A8"/>
    <w:rsid w:val="00096CC5"/>
    <w:rsid w:val="00096DCA"/>
    <w:rsid w:val="00096E0E"/>
    <w:rsid w:val="00097125"/>
    <w:rsid w:val="0009714A"/>
    <w:rsid w:val="000973DB"/>
    <w:rsid w:val="000976E6"/>
    <w:rsid w:val="0009789A"/>
    <w:rsid w:val="00097B91"/>
    <w:rsid w:val="000A017F"/>
    <w:rsid w:val="000A0771"/>
    <w:rsid w:val="000A14C9"/>
    <w:rsid w:val="000A17BD"/>
    <w:rsid w:val="000A20A7"/>
    <w:rsid w:val="000A25F3"/>
    <w:rsid w:val="000A26C5"/>
    <w:rsid w:val="000A282D"/>
    <w:rsid w:val="000A2FF5"/>
    <w:rsid w:val="000A34A4"/>
    <w:rsid w:val="000A35EB"/>
    <w:rsid w:val="000A3EFC"/>
    <w:rsid w:val="000A3F9F"/>
    <w:rsid w:val="000A40DA"/>
    <w:rsid w:val="000A4845"/>
    <w:rsid w:val="000A512E"/>
    <w:rsid w:val="000A5175"/>
    <w:rsid w:val="000A51BE"/>
    <w:rsid w:val="000A51F6"/>
    <w:rsid w:val="000A6551"/>
    <w:rsid w:val="000A65BD"/>
    <w:rsid w:val="000A6AD7"/>
    <w:rsid w:val="000A6DED"/>
    <w:rsid w:val="000A6E75"/>
    <w:rsid w:val="000A6EC8"/>
    <w:rsid w:val="000A7232"/>
    <w:rsid w:val="000A7AB5"/>
    <w:rsid w:val="000A7BAD"/>
    <w:rsid w:val="000B0292"/>
    <w:rsid w:val="000B125A"/>
    <w:rsid w:val="000B136E"/>
    <w:rsid w:val="000B1633"/>
    <w:rsid w:val="000B1A0A"/>
    <w:rsid w:val="000B1E34"/>
    <w:rsid w:val="000B1F23"/>
    <w:rsid w:val="000B2074"/>
    <w:rsid w:val="000B20E8"/>
    <w:rsid w:val="000B21E9"/>
    <w:rsid w:val="000B26B3"/>
    <w:rsid w:val="000B2A9F"/>
    <w:rsid w:val="000B2FE5"/>
    <w:rsid w:val="000B3853"/>
    <w:rsid w:val="000B3CF3"/>
    <w:rsid w:val="000B482B"/>
    <w:rsid w:val="000B4AF8"/>
    <w:rsid w:val="000B4CBE"/>
    <w:rsid w:val="000B4D89"/>
    <w:rsid w:val="000B5011"/>
    <w:rsid w:val="000B53DA"/>
    <w:rsid w:val="000B55B9"/>
    <w:rsid w:val="000B5C6C"/>
    <w:rsid w:val="000B5F20"/>
    <w:rsid w:val="000B61D5"/>
    <w:rsid w:val="000B65E6"/>
    <w:rsid w:val="000B676A"/>
    <w:rsid w:val="000B6866"/>
    <w:rsid w:val="000B6C09"/>
    <w:rsid w:val="000B6F9F"/>
    <w:rsid w:val="000B765C"/>
    <w:rsid w:val="000B76C3"/>
    <w:rsid w:val="000B771A"/>
    <w:rsid w:val="000B7725"/>
    <w:rsid w:val="000B7D35"/>
    <w:rsid w:val="000B7FAE"/>
    <w:rsid w:val="000C0036"/>
    <w:rsid w:val="000C02D8"/>
    <w:rsid w:val="000C0567"/>
    <w:rsid w:val="000C0DD0"/>
    <w:rsid w:val="000C0EDE"/>
    <w:rsid w:val="000C0F73"/>
    <w:rsid w:val="000C1805"/>
    <w:rsid w:val="000C1B20"/>
    <w:rsid w:val="000C1DF0"/>
    <w:rsid w:val="000C1F3A"/>
    <w:rsid w:val="000C2726"/>
    <w:rsid w:val="000C291B"/>
    <w:rsid w:val="000C296F"/>
    <w:rsid w:val="000C2AF6"/>
    <w:rsid w:val="000C2B57"/>
    <w:rsid w:val="000C2BBC"/>
    <w:rsid w:val="000C2CD5"/>
    <w:rsid w:val="000C3009"/>
    <w:rsid w:val="000C3326"/>
    <w:rsid w:val="000C34B3"/>
    <w:rsid w:val="000C3599"/>
    <w:rsid w:val="000C3B34"/>
    <w:rsid w:val="000C3D8C"/>
    <w:rsid w:val="000C3DE0"/>
    <w:rsid w:val="000C5228"/>
    <w:rsid w:val="000C5373"/>
    <w:rsid w:val="000C54C9"/>
    <w:rsid w:val="000C5A19"/>
    <w:rsid w:val="000C5AE8"/>
    <w:rsid w:val="000C5DE5"/>
    <w:rsid w:val="000C64AF"/>
    <w:rsid w:val="000C67B8"/>
    <w:rsid w:val="000C6A8B"/>
    <w:rsid w:val="000C6B93"/>
    <w:rsid w:val="000C70C2"/>
    <w:rsid w:val="000C738C"/>
    <w:rsid w:val="000C775B"/>
    <w:rsid w:val="000C79D0"/>
    <w:rsid w:val="000C7D47"/>
    <w:rsid w:val="000C7E00"/>
    <w:rsid w:val="000D0541"/>
    <w:rsid w:val="000D0643"/>
    <w:rsid w:val="000D0CEE"/>
    <w:rsid w:val="000D0F5D"/>
    <w:rsid w:val="000D0F65"/>
    <w:rsid w:val="000D0F84"/>
    <w:rsid w:val="000D1494"/>
    <w:rsid w:val="000D1604"/>
    <w:rsid w:val="000D1683"/>
    <w:rsid w:val="000D20B5"/>
    <w:rsid w:val="000D27B3"/>
    <w:rsid w:val="000D3228"/>
    <w:rsid w:val="000D3314"/>
    <w:rsid w:val="000D33E1"/>
    <w:rsid w:val="000D3831"/>
    <w:rsid w:val="000D398F"/>
    <w:rsid w:val="000D3AF6"/>
    <w:rsid w:val="000D3FC1"/>
    <w:rsid w:val="000D40EA"/>
    <w:rsid w:val="000D4298"/>
    <w:rsid w:val="000D4429"/>
    <w:rsid w:val="000D4495"/>
    <w:rsid w:val="000D46C0"/>
    <w:rsid w:val="000D46DF"/>
    <w:rsid w:val="000D4C37"/>
    <w:rsid w:val="000D4CB2"/>
    <w:rsid w:val="000D506E"/>
    <w:rsid w:val="000D5132"/>
    <w:rsid w:val="000D5345"/>
    <w:rsid w:val="000D549B"/>
    <w:rsid w:val="000D58CC"/>
    <w:rsid w:val="000D5921"/>
    <w:rsid w:val="000D59B4"/>
    <w:rsid w:val="000D5BFC"/>
    <w:rsid w:val="000D5C92"/>
    <w:rsid w:val="000D5F0F"/>
    <w:rsid w:val="000D600E"/>
    <w:rsid w:val="000D63C0"/>
    <w:rsid w:val="000D64F5"/>
    <w:rsid w:val="000D6566"/>
    <w:rsid w:val="000D68BD"/>
    <w:rsid w:val="000D699B"/>
    <w:rsid w:val="000D69A1"/>
    <w:rsid w:val="000D69B4"/>
    <w:rsid w:val="000D6AB4"/>
    <w:rsid w:val="000D704E"/>
    <w:rsid w:val="000D7051"/>
    <w:rsid w:val="000D72CE"/>
    <w:rsid w:val="000D7394"/>
    <w:rsid w:val="000D74B8"/>
    <w:rsid w:val="000D75F0"/>
    <w:rsid w:val="000D7825"/>
    <w:rsid w:val="000D7F1F"/>
    <w:rsid w:val="000E003B"/>
    <w:rsid w:val="000E014B"/>
    <w:rsid w:val="000E0187"/>
    <w:rsid w:val="000E0626"/>
    <w:rsid w:val="000E06C4"/>
    <w:rsid w:val="000E0774"/>
    <w:rsid w:val="000E0C17"/>
    <w:rsid w:val="000E108E"/>
    <w:rsid w:val="000E1194"/>
    <w:rsid w:val="000E178A"/>
    <w:rsid w:val="000E1933"/>
    <w:rsid w:val="000E1A8D"/>
    <w:rsid w:val="000E2341"/>
    <w:rsid w:val="000E2BBE"/>
    <w:rsid w:val="000E2C3C"/>
    <w:rsid w:val="000E338C"/>
    <w:rsid w:val="000E33AD"/>
    <w:rsid w:val="000E33B0"/>
    <w:rsid w:val="000E341C"/>
    <w:rsid w:val="000E3625"/>
    <w:rsid w:val="000E3AFC"/>
    <w:rsid w:val="000E3C89"/>
    <w:rsid w:val="000E3CDC"/>
    <w:rsid w:val="000E3FAB"/>
    <w:rsid w:val="000E4194"/>
    <w:rsid w:val="000E4B08"/>
    <w:rsid w:val="000E5354"/>
    <w:rsid w:val="000E536D"/>
    <w:rsid w:val="000E5584"/>
    <w:rsid w:val="000E5A09"/>
    <w:rsid w:val="000E6726"/>
    <w:rsid w:val="000E7048"/>
    <w:rsid w:val="000E70D3"/>
    <w:rsid w:val="000E7198"/>
    <w:rsid w:val="000E719B"/>
    <w:rsid w:val="000E720A"/>
    <w:rsid w:val="000E7267"/>
    <w:rsid w:val="000E7A36"/>
    <w:rsid w:val="000F0703"/>
    <w:rsid w:val="000F0819"/>
    <w:rsid w:val="000F0C09"/>
    <w:rsid w:val="000F0C2C"/>
    <w:rsid w:val="000F0F8D"/>
    <w:rsid w:val="000F0F8F"/>
    <w:rsid w:val="000F1582"/>
    <w:rsid w:val="000F15BF"/>
    <w:rsid w:val="000F1BC3"/>
    <w:rsid w:val="000F1F09"/>
    <w:rsid w:val="000F2025"/>
    <w:rsid w:val="000F204D"/>
    <w:rsid w:val="000F22D4"/>
    <w:rsid w:val="000F246E"/>
    <w:rsid w:val="000F26F3"/>
    <w:rsid w:val="000F29D9"/>
    <w:rsid w:val="000F2BF1"/>
    <w:rsid w:val="000F30FB"/>
    <w:rsid w:val="000F345F"/>
    <w:rsid w:val="000F34EC"/>
    <w:rsid w:val="000F367B"/>
    <w:rsid w:val="000F3CEB"/>
    <w:rsid w:val="000F3EC8"/>
    <w:rsid w:val="000F409B"/>
    <w:rsid w:val="000F4159"/>
    <w:rsid w:val="000F422B"/>
    <w:rsid w:val="000F4513"/>
    <w:rsid w:val="000F4585"/>
    <w:rsid w:val="000F4CC5"/>
    <w:rsid w:val="000F4DEF"/>
    <w:rsid w:val="000F4F77"/>
    <w:rsid w:val="000F505F"/>
    <w:rsid w:val="000F511D"/>
    <w:rsid w:val="000F516B"/>
    <w:rsid w:val="000F52B2"/>
    <w:rsid w:val="000F576E"/>
    <w:rsid w:val="000F5885"/>
    <w:rsid w:val="000F5CF6"/>
    <w:rsid w:val="000F5FA4"/>
    <w:rsid w:val="000F629D"/>
    <w:rsid w:val="000F69DB"/>
    <w:rsid w:val="000F6A78"/>
    <w:rsid w:val="000F6DA5"/>
    <w:rsid w:val="000F795B"/>
    <w:rsid w:val="000F7E92"/>
    <w:rsid w:val="0010018E"/>
    <w:rsid w:val="0010036E"/>
    <w:rsid w:val="00100A69"/>
    <w:rsid w:val="00100B1A"/>
    <w:rsid w:val="00100D37"/>
    <w:rsid w:val="00100FDF"/>
    <w:rsid w:val="00101854"/>
    <w:rsid w:val="00101BBC"/>
    <w:rsid w:val="00101D8C"/>
    <w:rsid w:val="00101E36"/>
    <w:rsid w:val="0010294F"/>
    <w:rsid w:val="001029BF"/>
    <w:rsid w:val="00102ABD"/>
    <w:rsid w:val="00102AC0"/>
    <w:rsid w:val="0010322A"/>
    <w:rsid w:val="0010338C"/>
    <w:rsid w:val="00103994"/>
    <w:rsid w:val="00103D9B"/>
    <w:rsid w:val="00103DAF"/>
    <w:rsid w:val="00103EEA"/>
    <w:rsid w:val="00103F70"/>
    <w:rsid w:val="0010417A"/>
    <w:rsid w:val="0010469D"/>
    <w:rsid w:val="00104D5D"/>
    <w:rsid w:val="0010502A"/>
    <w:rsid w:val="0010530D"/>
    <w:rsid w:val="001053B1"/>
    <w:rsid w:val="001054E5"/>
    <w:rsid w:val="0010566E"/>
    <w:rsid w:val="00106295"/>
    <w:rsid w:val="0010693D"/>
    <w:rsid w:val="00106CD3"/>
    <w:rsid w:val="00106CEF"/>
    <w:rsid w:val="00106E29"/>
    <w:rsid w:val="0010700C"/>
    <w:rsid w:val="001071A8"/>
    <w:rsid w:val="00107573"/>
    <w:rsid w:val="0010783C"/>
    <w:rsid w:val="0010793C"/>
    <w:rsid w:val="00107A5E"/>
    <w:rsid w:val="0011013B"/>
    <w:rsid w:val="00110151"/>
    <w:rsid w:val="0011046E"/>
    <w:rsid w:val="001105EE"/>
    <w:rsid w:val="001106AF"/>
    <w:rsid w:val="001107F3"/>
    <w:rsid w:val="001107FC"/>
    <w:rsid w:val="001109CF"/>
    <w:rsid w:val="00110A3D"/>
    <w:rsid w:val="00110C13"/>
    <w:rsid w:val="00110ED2"/>
    <w:rsid w:val="0011172A"/>
    <w:rsid w:val="00111A58"/>
    <w:rsid w:val="00111E24"/>
    <w:rsid w:val="001124DA"/>
    <w:rsid w:val="00112523"/>
    <w:rsid w:val="00112BF6"/>
    <w:rsid w:val="00112C34"/>
    <w:rsid w:val="00112ED4"/>
    <w:rsid w:val="00112FD6"/>
    <w:rsid w:val="00113077"/>
    <w:rsid w:val="0011372A"/>
    <w:rsid w:val="001137D1"/>
    <w:rsid w:val="00113884"/>
    <w:rsid w:val="00114294"/>
    <w:rsid w:val="0011464C"/>
    <w:rsid w:val="00114896"/>
    <w:rsid w:val="001149CB"/>
    <w:rsid w:val="00114F7C"/>
    <w:rsid w:val="00115102"/>
    <w:rsid w:val="00115231"/>
    <w:rsid w:val="001152BF"/>
    <w:rsid w:val="0011542F"/>
    <w:rsid w:val="00115C50"/>
    <w:rsid w:val="00115FAE"/>
    <w:rsid w:val="0011660A"/>
    <w:rsid w:val="0011667B"/>
    <w:rsid w:val="00116813"/>
    <w:rsid w:val="0011693B"/>
    <w:rsid w:val="0011696B"/>
    <w:rsid w:val="00116A00"/>
    <w:rsid w:val="00116BBC"/>
    <w:rsid w:val="00116D15"/>
    <w:rsid w:val="00116E3E"/>
    <w:rsid w:val="0011710F"/>
    <w:rsid w:val="0011719C"/>
    <w:rsid w:val="001172BF"/>
    <w:rsid w:val="001173FC"/>
    <w:rsid w:val="00117545"/>
    <w:rsid w:val="00117DA7"/>
    <w:rsid w:val="00117FC0"/>
    <w:rsid w:val="001201C9"/>
    <w:rsid w:val="001205D1"/>
    <w:rsid w:val="00120609"/>
    <w:rsid w:val="0012079C"/>
    <w:rsid w:val="00120868"/>
    <w:rsid w:val="001208BC"/>
    <w:rsid w:val="00120D77"/>
    <w:rsid w:val="0012118B"/>
    <w:rsid w:val="00121C82"/>
    <w:rsid w:val="00121E33"/>
    <w:rsid w:val="001220DF"/>
    <w:rsid w:val="00122112"/>
    <w:rsid w:val="00122508"/>
    <w:rsid w:val="0012253D"/>
    <w:rsid w:val="001225B3"/>
    <w:rsid w:val="00122752"/>
    <w:rsid w:val="001227C3"/>
    <w:rsid w:val="00122C8A"/>
    <w:rsid w:val="00122CA5"/>
    <w:rsid w:val="00122D16"/>
    <w:rsid w:val="00122F5E"/>
    <w:rsid w:val="001232D8"/>
    <w:rsid w:val="001235E4"/>
    <w:rsid w:val="00123867"/>
    <w:rsid w:val="001238CA"/>
    <w:rsid w:val="0012396C"/>
    <w:rsid w:val="00123A57"/>
    <w:rsid w:val="00123D08"/>
    <w:rsid w:val="001243F0"/>
    <w:rsid w:val="0012454F"/>
    <w:rsid w:val="00124569"/>
    <w:rsid w:val="001246D1"/>
    <w:rsid w:val="001249F4"/>
    <w:rsid w:val="00124A99"/>
    <w:rsid w:val="00124DDB"/>
    <w:rsid w:val="00124F3E"/>
    <w:rsid w:val="00124F82"/>
    <w:rsid w:val="00125231"/>
    <w:rsid w:val="0012553A"/>
    <w:rsid w:val="00125A82"/>
    <w:rsid w:val="00125BCA"/>
    <w:rsid w:val="00125D72"/>
    <w:rsid w:val="0012627F"/>
    <w:rsid w:val="001263B1"/>
    <w:rsid w:val="00126422"/>
    <w:rsid w:val="0012642B"/>
    <w:rsid w:val="0012643A"/>
    <w:rsid w:val="0012648D"/>
    <w:rsid w:val="001267DF"/>
    <w:rsid w:val="00126826"/>
    <w:rsid w:val="00126DC6"/>
    <w:rsid w:val="00127844"/>
    <w:rsid w:val="001278E0"/>
    <w:rsid w:val="00127CC2"/>
    <w:rsid w:val="00127E5D"/>
    <w:rsid w:val="00127E92"/>
    <w:rsid w:val="0013014D"/>
    <w:rsid w:val="00130432"/>
    <w:rsid w:val="001304AE"/>
    <w:rsid w:val="0013091C"/>
    <w:rsid w:val="00130EE0"/>
    <w:rsid w:val="0013101E"/>
    <w:rsid w:val="001311D3"/>
    <w:rsid w:val="001311E0"/>
    <w:rsid w:val="001312A8"/>
    <w:rsid w:val="001313B1"/>
    <w:rsid w:val="00131455"/>
    <w:rsid w:val="001318B9"/>
    <w:rsid w:val="00131A28"/>
    <w:rsid w:val="00131D7A"/>
    <w:rsid w:val="001321AA"/>
    <w:rsid w:val="00132521"/>
    <w:rsid w:val="001325CA"/>
    <w:rsid w:val="00132708"/>
    <w:rsid w:val="00132D86"/>
    <w:rsid w:val="0013301A"/>
    <w:rsid w:val="00133407"/>
    <w:rsid w:val="00133508"/>
    <w:rsid w:val="001335A2"/>
    <w:rsid w:val="00133A81"/>
    <w:rsid w:val="00133B83"/>
    <w:rsid w:val="00133D6F"/>
    <w:rsid w:val="00133EB2"/>
    <w:rsid w:val="00133EC1"/>
    <w:rsid w:val="0013411B"/>
    <w:rsid w:val="0013422B"/>
    <w:rsid w:val="0013443C"/>
    <w:rsid w:val="00134565"/>
    <w:rsid w:val="00134573"/>
    <w:rsid w:val="0013468B"/>
    <w:rsid w:val="00134AC1"/>
    <w:rsid w:val="00134D7B"/>
    <w:rsid w:val="00134ED2"/>
    <w:rsid w:val="00134F6A"/>
    <w:rsid w:val="0013516A"/>
    <w:rsid w:val="001357D2"/>
    <w:rsid w:val="00135852"/>
    <w:rsid w:val="0013586A"/>
    <w:rsid w:val="001358C9"/>
    <w:rsid w:val="00135911"/>
    <w:rsid w:val="001359DC"/>
    <w:rsid w:val="00135A9D"/>
    <w:rsid w:val="001361C8"/>
    <w:rsid w:val="001364A7"/>
    <w:rsid w:val="0013650E"/>
    <w:rsid w:val="00136594"/>
    <w:rsid w:val="001366AD"/>
    <w:rsid w:val="00136866"/>
    <w:rsid w:val="001369B6"/>
    <w:rsid w:val="001369FD"/>
    <w:rsid w:val="00136A3D"/>
    <w:rsid w:val="00136AF7"/>
    <w:rsid w:val="00136BAC"/>
    <w:rsid w:val="00136DAA"/>
    <w:rsid w:val="00137431"/>
    <w:rsid w:val="00137AD6"/>
    <w:rsid w:val="00140120"/>
    <w:rsid w:val="001401AC"/>
    <w:rsid w:val="00140265"/>
    <w:rsid w:val="00140905"/>
    <w:rsid w:val="00140CB2"/>
    <w:rsid w:val="00140E58"/>
    <w:rsid w:val="00140F88"/>
    <w:rsid w:val="00141855"/>
    <w:rsid w:val="00141A8E"/>
    <w:rsid w:val="00141B40"/>
    <w:rsid w:val="00141C08"/>
    <w:rsid w:val="00141DB7"/>
    <w:rsid w:val="00141DD5"/>
    <w:rsid w:val="00142253"/>
    <w:rsid w:val="0014228A"/>
    <w:rsid w:val="00142301"/>
    <w:rsid w:val="001423B5"/>
    <w:rsid w:val="001424DB"/>
    <w:rsid w:val="0014261E"/>
    <w:rsid w:val="0014278D"/>
    <w:rsid w:val="00142808"/>
    <w:rsid w:val="00142A3D"/>
    <w:rsid w:val="00142CB7"/>
    <w:rsid w:val="00142F04"/>
    <w:rsid w:val="00142F38"/>
    <w:rsid w:val="00142F82"/>
    <w:rsid w:val="001437B8"/>
    <w:rsid w:val="00143EA0"/>
    <w:rsid w:val="00144064"/>
    <w:rsid w:val="0014413A"/>
    <w:rsid w:val="00144A50"/>
    <w:rsid w:val="00145445"/>
    <w:rsid w:val="00145E10"/>
    <w:rsid w:val="00145F73"/>
    <w:rsid w:val="00145FCD"/>
    <w:rsid w:val="0014637F"/>
    <w:rsid w:val="00146616"/>
    <w:rsid w:val="001466C3"/>
    <w:rsid w:val="00146B20"/>
    <w:rsid w:val="00146B82"/>
    <w:rsid w:val="00146F2F"/>
    <w:rsid w:val="001475D0"/>
    <w:rsid w:val="001477A9"/>
    <w:rsid w:val="00147C9D"/>
    <w:rsid w:val="00147EF2"/>
    <w:rsid w:val="00150249"/>
    <w:rsid w:val="0015097B"/>
    <w:rsid w:val="00150A90"/>
    <w:rsid w:val="00150ED7"/>
    <w:rsid w:val="00150FDF"/>
    <w:rsid w:val="00151006"/>
    <w:rsid w:val="00151290"/>
    <w:rsid w:val="001517E5"/>
    <w:rsid w:val="00151A56"/>
    <w:rsid w:val="00151FE7"/>
    <w:rsid w:val="001525D6"/>
    <w:rsid w:val="00152946"/>
    <w:rsid w:val="00152EF9"/>
    <w:rsid w:val="00152F0E"/>
    <w:rsid w:val="00152F6D"/>
    <w:rsid w:val="00152F92"/>
    <w:rsid w:val="0015355A"/>
    <w:rsid w:val="00153994"/>
    <w:rsid w:val="00153A1D"/>
    <w:rsid w:val="00153A20"/>
    <w:rsid w:val="00153A53"/>
    <w:rsid w:val="00153B25"/>
    <w:rsid w:val="00153FEC"/>
    <w:rsid w:val="0015437E"/>
    <w:rsid w:val="00154391"/>
    <w:rsid w:val="001550B6"/>
    <w:rsid w:val="00155204"/>
    <w:rsid w:val="00155574"/>
    <w:rsid w:val="00155D1E"/>
    <w:rsid w:val="00155E5B"/>
    <w:rsid w:val="001560D3"/>
    <w:rsid w:val="0015629E"/>
    <w:rsid w:val="001563C0"/>
    <w:rsid w:val="001567C3"/>
    <w:rsid w:val="00156907"/>
    <w:rsid w:val="00156BCB"/>
    <w:rsid w:val="00156F04"/>
    <w:rsid w:val="00157031"/>
    <w:rsid w:val="001570EE"/>
    <w:rsid w:val="00157295"/>
    <w:rsid w:val="0015743E"/>
    <w:rsid w:val="0015753E"/>
    <w:rsid w:val="00157574"/>
    <w:rsid w:val="00157714"/>
    <w:rsid w:val="001577D0"/>
    <w:rsid w:val="00157A71"/>
    <w:rsid w:val="00157B30"/>
    <w:rsid w:val="00157D67"/>
    <w:rsid w:val="00157F71"/>
    <w:rsid w:val="00160004"/>
    <w:rsid w:val="001605EF"/>
    <w:rsid w:val="00160727"/>
    <w:rsid w:val="00160A6C"/>
    <w:rsid w:val="00160E1A"/>
    <w:rsid w:val="00160F4A"/>
    <w:rsid w:val="001612B8"/>
    <w:rsid w:val="0016153F"/>
    <w:rsid w:val="00161674"/>
    <w:rsid w:val="0016177E"/>
    <w:rsid w:val="001619DD"/>
    <w:rsid w:val="00161E98"/>
    <w:rsid w:val="00161F57"/>
    <w:rsid w:val="0016212B"/>
    <w:rsid w:val="0016244E"/>
    <w:rsid w:val="00162514"/>
    <w:rsid w:val="00163704"/>
    <w:rsid w:val="001637E0"/>
    <w:rsid w:val="00163873"/>
    <w:rsid w:val="00163A68"/>
    <w:rsid w:val="00163DF3"/>
    <w:rsid w:val="00164292"/>
    <w:rsid w:val="001642CF"/>
    <w:rsid w:val="001642F5"/>
    <w:rsid w:val="001643CC"/>
    <w:rsid w:val="001649B8"/>
    <w:rsid w:val="00164B9F"/>
    <w:rsid w:val="00164FEA"/>
    <w:rsid w:val="001651D4"/>
    <w:rsid w:val="00165220"/>
    <w:rsid w:val="00165A3B"/>
    <w:rsid w:val="00165F4D"/>
    <w:rsid w:val="00165F91"/>
    <w:rsid w:val="00166653"/>
    <w:rsid w:val="00166824"/>
    <w:rsid w:val="001668C6"/>
    <w:rsid w:val="00166A2E"/>
    <w:rsid w:val="0016703F"/>
    <w:rsid w:val="00167077"/>
    <w:rsid w:val="0016715F"/>
    <w:rsid w:val="001671B7"/>
    <w:rsid w:val="001672BA"/>
    <w:rsid w:val="001677D4"/>
    <w:rsid w:val="00167B88"/>
    <w:rsid w:val="00167BDE"/>
    <w:rsid w:val="00167C0A"/>
    <w:rsid w:val="00167C80"/>
    <w:rsid w:val="00167CC1"/>
    <w:rsid w:val="00167D6A"/>
    <w:rsid w:val="00167E8C"/>
    <w:rsid w:val="001700B7"/>
    <w:rsid w:val="001700DE"/>
    <w:rsid w:val="0017016E"/>
    <w:rsid w:val="00170E27"/>
    <w:rsid w:val="001715E9"/>
    <w:rsid w:val="0017195C"/>
    <w:rsid w:val="00171986"/>
    <w:rsid w:val="00171D7F"/>
    <w:rsid w:val="001726C5"/>
    <w:rsid w:val="0017284F"/>
    <w:rsid w:val="00172971"/>
    <w:rsid w:val="00172F0F"/>
    <w:rsid w:val="0017347B"/>
    <w:rsid w:val="00173550"/>
    <w:rsid w:val="00173656"/>
    <w:rsid w:val="00173AEF"/>
    <w:rsid w:val="00173B50"/>
    <w:rsid w:val="00173C09"/>
    <w:rsid w:val="00173C64"/>
    <w:rsid w:val="00173D58"/>
    <w:rsid w:val="00173FCF"/>
    <w:rsid w:val="0017418E"/>
    <w:rsid w:val="001744E5"/>
    <w:rsid w:val="00174565"/>
    <w:rsid w:val="00174D1D"/>
    <w:rsid w:val="0017534B"/>
    <w:rsid w:val="001756A1"/>
    <w:rsid w:val="00175881"/>
    <w:rsid w:val="001759B8"/>
    <w:rsid w:val="00175AA4"/>
    <w:rsid w:val="00175BEC"/>
    <w:rsid w:val="00176770"/>
    <w:rsid w:val="00176BF6"/>
    <w:rsid w:val="00176C36"/>
    <w:rsid w:val="00176C44"/>
    <w:rsid w:val="00176CA2"/>
    <w:rsid w:val="00176E87"/>
    <w:rsid w:val="00177754"/>
    <w:rsid w:val="001777AF"/>
    <w:rsid w:val="001778FF"/>
    <w:rsid w:val="00180255"/>
    <w:rsid w:val="0018039E"/>
    <w:rsid w:val="001803DC"/>
    <w:rsid w:val="001806B5"/>
    <w:rsid w:val="00180AA5"/>
    <w:rsid w:val="001814E5"/>
    <w:rsid w:val="0018172B"/>
    <w:rsid w:val="00181887"/>
    <w:rsid w:val="00181923"/>
    <w:rsid w:val="00182120"/>
    <w:rsid w:val="0018251B"/>
    <w:rsid w:val="00182569"/>
    <w:rsid w:val="0018259C"/>
    <w:rsid w:val="001825D5"/>
    <w:rsid w:val="00182882"/>
    <w:rsid w:val="0018288B"/>
    <w:rsid w:val="001834BB"/>
    <w:rsid w:val="0018386F"/>
    <w:rsid w:val="0018395E"/>
    <w:rsid w:val="00183B04"/>
    <w:rsid w:val="00183EE8"/>
    <w:rsid w:val="0018418F"/>
    <w:rsid w:val="00184B12"/>
    <w:rsid w:val="00185072"/>
    <w:rsid w:val="001851CE"/>
    <w:rsid w:val="001855EC"/>
    <w:rsid w:val="00185892"/>
    <w:rsid w:val="00185F30"/>
    <w:rsid w:val="001861B4"/>
    <w:rsid w:val="0018628F"/>
    <w:rsid w:val="0018644D"/>
    <w:rsid w:val="001868B7"/>
    <w:rsid w:val="00187BD2"/>
    <w:rsid w:val="00187DF1"/>
    <w:rsid w:val="00187F62"/>
    <w:rsid w:val="001900B6"/>
    <w:rsid w:val="001900DC"/>
    <w:rsid w:val="001902FC"/>
    <w:rsid w:val="001904F3"/>
    <w:rsid w:val="001908D8"/>
    <w:rsid w:val="00190B35"/>
    <w:rsid w:val="00190E68"/>
    <w:rsid w:val="00190E7C"/>
    <w:rsid w:val="00190EC4"/>
    <w:rsid w:val="001917D5"/>
    <w:rsid w:val="00191855"/>
    <w:rsid w:val="0019186D"/>
    <w:rsid w:val="00192025"/>
    <w:rsid w:val="00192151"/>
    <w:rsid w:val="00192307"/>
    <w:rsid w:val="001923B0"/>
    <w:rsid w:val="001923B8"/>
    <w:rsid w:val="00192B07"/>
    <w:rsid w:val="00192D28"/>
    <w:rsid w:val="00192E87"/>
    <w:rsid w:val="001930D7"/>
    <w:rsid w:val="00193315"/>
    <w:rsid w:val="00193458"/>
    <w:rsid w:val="0019360E"/>
    <w:rsid w:val="0019378D"/>
    <w:rsid w:val="00193C8F"/>
    <w:rsid w:val="00193E7D"/>
    <w:rsid w:val="00193E98"/>
    <w:rsid w:val="00193F83"/>
    <w:rsid w:val="00194432"/>
    <w:rsid w:val="001948E4"/>
    <w:rsid w:val="00194C29"/>
    <w:rsid w:val="00194F52"/>
    <w:rsid w:val="00194F80"/>
    <w:rsid w:val="001950A3"/>
    <w:rsid w:val="0019562F"/>
    <w:rsid w:val="001959F6"/>
    <w:rsid w:val="0019644A"/>
    <w:rsid w:val="0019670E"/>
    <w:rsid w:val="00196BB3"/>
    <w:rsid w:val="00196CC7"/>
    <w:rsid w:val="001970E5"/>
    <w:rsid w:val="00197609"/>
    <w:rsid w:val="00197706"/>
    <w:rsid w:val="00197789"/>
    <w:rsid w:val="0019792D"/>
    <w:rsid w:val="001A0001"/>
    <w:rsid w:val="001A0028"/>
    <w:rsid w:val="001A0185"/>
    <w:rsid w:val="001A03C4"/>
    <w:rsid w:val="001A052D"/>
    <w:rsid w:val="001A05FA"/>
    <w:rsid w:val="001A0A2F"/>
    <w:rsid w:val="001A0AD0"/>
    <w:rsid w:val="001A0D3F"/>
    <w:rsid w:val="001A11DD"/>
    <w:rsid w:val="001A12B8"/>
    <w:rsid w:val="001A1574"/>
    <w:rsid w:val="001A1595"/>
    <w:rsid w:val="001A1902"/>
    <w:rsid w:val="001A191F"/>
    <w:rsid w:val="001A1E7D"/>
    <w:rsid w:val="001A1FA0"/>
    <w:rsid w:val="001A21AB"/>
    <w:rsid w:val="001A2521"/>
    <w:rsid w:val="001A2794"/>
    <w:rsid w:val="001A27C1"/>
    <w:rsid w:val="001A281C"/>
    <w:rsid w:val="001A28D1"/>
    <w:rsid w:val="001A2989"/>
    <w:rsid w:val="001A2A2E"/>
    <w:rsid w:val="001A2FCA"/>
    <w:rsid w:val="001A36EF"/>
    <w:rsid w:val="001A39A0"/>
    <w:rsid w:val="001A3D6C"/>
    <w:rsid w:val="001A3FD1"/>
    <w:rsid w:val="001A45C0"/>
    <w:rsid w:val="001A468B"/>
    <w:rsid w:val="001A48DA"/>
    <w:rsid w:val="001A4FF5"/>
    <w:rsid w:val="001A53C3"/>
    <w:rsid w:val="001A5438"/>
    <w:rsid w:val="001A55B5"/>
    <w:rsid w:val="001A5807"/>
    <w:rsid w:val="001A5A05"/>
    <w:rsid w:val="001A5CD2"/>
    <w:rsid w:val="001A6282"/>
    <w:rsid w:val="001A67AA"/>
    <w:rsid w:val="001A6A8C"/>
    <w:rsid w:val="001A6DBF"/>
    <w:rsid w:val="001A7560"/>
    <w:rsid w:val="001A75A4"/>
    <w:rsid w:val="001A7C55"/>
    <w:rsid w:val="001B0416"/>
    <w:rsid w:val="001B04CC"/>
    <w:rsid w:val="001B050E"/>
    <w:rsid w:val="001B099D"/>
    <w:rsid w:val="001B0C8A"/>
    <w:rsid w:val="001B0DF2"/>
    <w:rsid w:val="001B1493"/>
    <w:rsid w:val="001B1634"/>
    <w:rsid w:val="001B1636"/>
    <w:rsid w:val="001B1B04"/>
    <w:rsid w:val="001B1CA3"/>
    <w:rsid w:val="001B1ECD"/>
    <w:rsid w:val="001B2124"/>
    <w:rsid w:val="001B22F8"/>
    <w:rsid w:val="001B255C"/>
    <w:rsid w:val="001B2AF0"/>
    <w:rsid w:val="001B2D8A"/>
    <w:rsid w:val="001B30DE"/>
    <w:rsid w:val="001B379D"/>
    <w:rsid w:val="001B3B40"/>
    <w:rsid w:val="001B3B4A"/>
    <w:rsid w:val="001B450E"/>
    <w:rsid w:val="001B46CE"/>
    <w:rsid w:val="001B49EB"/>
    <w:rsid w:val="001B4C69"/>
    <w:rsid w:val="001B508B"/>
    <w:rsid w:val="001B5232"/>
    <w:rsid w:val="001B56BF"/>
    <w:rsid w:val="001B59D8"/>
    <w:rsid w:val="001B626E"/>
    <w:rsid w:val="001B627A"/>
    <w:rsid w:val="001B6529"/>
    <w:rsid w:val="001B6594"/>
    <w:rsid w:val="001B685A"/>
    <w:rsid w:val="001B6877"/>
    <w:rsid w:val="001B6D63"/>
    <w:rsid w:val="001B7097"/>
    <w:rsid w:val="001B728A"/>
    <w:rsid w:val="001B7368"/>
    <w:rsid w:val="001B7A0F"/>
    <w:rsid w:val="001B7DD5"/>
    <w:rsid w:val="001C0145"/>
    <w:rsid w:val="001C0C55"/>
    <w:rsid w:val="001C0CD3"/>
    <w:rsid w:val="001C11D5"/>
    <w:rsid w:val="001C1338"/>
    <w:rsid w:val="001C1341"/>
    <w:rsid w:val="001C1884"/>
    <w:rsid w:val="001C1952"/>
    <w:rsid w:val="001C19BD"/>
    <w:rsid w:val="001C1B29"/>
    <w:rsid w:val="001C1CEE"/>
    <w:rsid w:val="001C1D3F"/>
    <w:rsid w:val="001C21F2"/>
    <w:rsid w:val="001C220F"/>
    <w:rsid w:val="001C2318"/>
    <w:rsid w:val="001C2A1F"/>
    <w:rsid w:val="001C2C17"/>
    <w:rsid w:val="001C2CC8"/>
    <w:rsid w:val="001C347F"/>
    <w:rsid w:val="001C3573"/>
    <w:rsid w:val="001C3A13"/>
    <w:rsid w:val="001C4499"/>
    <w:rsid w:val="001C4BC4"/>
    <w:rsid w:val="001C4F34"/>
    <w:rsid w:val="001C51AB"/>
    <w:rsid w:val="001C53CE"/>
    <w:rsid w:val="001C578D"/>
    <w:rsid w:val="001C57EC"/>
    <w:rsid w:val="001C5C04"/>
    <w:rsid w:val="001C5D78"/>
    <w:rsid w:val="001C5E81"/>
    <w:rsid w:val="001C5FB3"/>
    <w:rsid w:val="001C60EE"/>
    <w:rsid w:val="001C655B"/>
    <w:rsid w:val="001C6663"/>
    <w:rsid w:val="001C67E2"/>
    <w:rsid w:val="001C6AE2"/>
    <w:rsid w:val="001C6CE1"/>
    <w:rsid w:val="001C77EE"/>
    <w:rsid w:val="001C7A4F"/>
    <w:rsid w:val="001C7DA1"/>
    <w:rsid w:val="001C7FFE"/>
    <w:rsid w:val="001D0191"/>
    <w:rsid w:val="001D036B"/>
    <w:rsid w:val="001D04A7"/>
    <w:rsid w:val="001D0553"/>
    <w:rsid w:val="001D0888"/>
    <w:rsid w:val="001D08A8"/>
    <w:rsid w:val="001D0BFF"/>
    <w:rsid w:val="001D10A4"/>
    <w:rsid w:val="001D13E2"/>
    <w:rsid w:val="001D17CF"/>
    <w:rsid w:val="001D1B55"/>
    <w:rsid w:val="001D1CCA"/>
    <w:rsid w:val="001D1E84"/>
    <w:rsid w:val="001D25CA"/>
    <w:rsid w:val="001D263C"/>
    <w:rsid w:val="001D27C2"/>
    <w:rsid w:val="001D291F"/>
    <w:rsid w:val="001D2AA4"/>
    <w:rsid w:val="001D3372"/>
    <w:rsid w:val="001D33C3"/>
    <w:rsid w:val="001D38CC"/>
    <w:rsid w:val="001D3EB5"/>
    <w:rsid w:val="001D4458"/>
    <w:rsid w:val="001D487F"/>
    <w:rsid w:val="001D4E92"/>
    <w:rsid w:val="001D5072"/>
    <w:rsid w:val="001D594B"/>
    <w:rsid w:val="001D5AD9"/>
    <w:rsid w:val="001D5B9E"/>
    <w:rsid w:val="001D5CFD"/>
    <w:rsid w:val="001D6437"/>
    <w:rsid w:val="001D64F2"/>
    <w:rsid w:val="001D69D8"/>
    <w:rsid w:val="001D6BC8"/>
    <w:rsid w:val="001D7BA0"/>
    <w:rsid w:val="001D7C19"/>
    <w:rsid w:val="001D7CA9"/>
    <w:rsid w:val="001E0110"/>
    <w:rsid w:val="001E0361"/>
    <w:rsid w:val="001E048C"/>
    <w:rsid w:val="001E0861"/>
    <w:rsid w:val="001E0E2E"/>
    <w:rsid w:val="001E10DB"/>
    <w:rsid w:val="001E1210"/>
    <w:rsid w:val="001E14CC"/>
    <w:rsid w:val="001E1BF4"/>
    <w:rsid w:val="001E1BF9"/>
    <w:rsid w:val="001E2054"/>
    <w:rsid w:val="001E2850"/>
    <w:rsid w:val="001E2F37"/>
    <w:rsid w:val="001E2F46"/>
    <w:rsid w:val="001E3177"/>
    <w:rsid w:val="001E3218"/>
    <w:rsid w:val="001E330A"/>
    <w:rsid w:val="001E35A1"/>
    <w:rsid w:val="001E37BD"/>
    <w:rsid w:val="001E40DB"/>
    <w:rsid w:val="001E423C"/>
    <w:rsid w:val="001E4B88"/>
    <w:rsid w:val="001E4CDA"/>
    <w:rsid w:val="001E4EAC"/>
    <w:rsid w:val="001E4FEE"/>
    <w:rsid w:val="001E51E2"/>
    <w:rsid w:val="001E55A6"/>
    <w:rsid w:val="001E5C7D"/>
    <w:rsid w:val="001E5EC0"/>
    <w:rsid w:val="001E5FE1"/>
    <w:rsid w:val="001E6175"/>
    <w:rsid w:val="001E62C1"/>
    <w:rsid w:val="001E670C"/>
    <w:rsid w:val="001E69EA"/>
    <w:rsid w:val="001E6A02"/>
    <w:rsid w:val="001E6DC8"/>
    <w:rsid w:val="001E6FBA"/>
    <w:rsid w:val="001E70FB"/>
    <w:rsid w:val="001E721F"/>
    <w:rsid w:val="001E74CD"/>
    <w:rsid w:val="001E75A1"/>
    <w:rsid w:val="001F0178"/>
    <w:rsid w:val="001F048C"/>
    <w:rsid w:val="001F0D7B"/>
    <w:rsid w:val="001F0DA6"/>
    <w:rsid w:val="001F0FC9"/>
    <w:rsid w:val="001F1158"/>
    <w:rsid w:val="001F190F"/>
    <w:rsid w:val="001F19E3"/>
    <w:rsid w:val="001F1C31"/>
    <w:rsid w:val="001F218D"/>
    <w:rsid w:val="001F2404"/>
    <w:rsid w:val="001F24E9"/>
    <w:rsid w:val="001F2572"/>
    <w:rsid w:val="001F29D6"/>
    <w:rsid w:val="001F2D8B"/>
    <w:rsid w:val="001F3524"/>
    <w:rsid w:val="001F35F6"/>
    <w:rsid w:val="001F3878"/>
    <w:rsid w:val="001F3A74"/>
    <w:rsid w:val="001F3C65"/>
    <w:rsid w:val="001F4106"/>
    <w:rsid w:val="001F4111"/>
    <w:rsid w:val="001F41D8"/>
    <w:rsid w:val="001F47C8"/>
    <w:rsid w:val="001F48CC"/>
    <w:rsid w:val="001F4954"/>
    <w:rsid w:val="001F4C8C"/>
    <w:rsid w:val="001F4DEB"/>
    <w:rsid w:val="001F5227"/>
    <w:rsid w:val="001F52D6"/>
    <w:rsid w:val="001F5392"/>
    <w:rsid w:val="001F595B"/>
    <w:rsid w:val="001F595C"/>
    <w:rsid w:val="001F5B3C"/>
    <w:rsid w:val="001F5F2F"/>
    <w:rsid w:val="001F6010"/>
    <w:rsid w:val="001F605B"/>
    <w:rsid w:val="001F6718"/>
    <w:rsid w:val="001F6819"/>
    <w:rsid w:val="001F6DE0"/>
    <w:rsid w:val="001F6E90"/>
    <w:rsid w:val="001F746D"/>
    <w:rsid w:val="001F789D"/>
    <w:rsid w:val="001F7B54"/>
    <w:rsid w:val="001F7B97"/>
    <w:rsid w:val="001F7CE1"/>
    <w:rsid w:val="001F7D48"/>
    <w:rsid w:val="001F7E52"/>
    <w:rsid w:val="0020028F"/>
    <w:rsid w:val="00200539"/>
    <w:rsid w:val="00200629"/>
    <w:rsid w:val="0020108B"/>
    <w:rsid w:val="002015BA"/>
    <w:rsid w:val="002017A2"/>
    <w:rsid w:val="002018B5"/>
    <w:rsid w:val="00201EED"/>
    <w:rsid w:val="00202203"/>
    <w:rsid w:val="0020233F"/>
    <w:rsid w:val="002026C9"/>
    <w:rsid w:val="00202988"/>
    <w:rsid w:val="00202BE5"/>
    <w:rsid w:val="00202C8C"/>
    <w:rsid w:val="0020333D"/>
    <w:rsid w:val="00203355"/>
    <w:rsid w:val="002038D9"/>
    <w:rsid w:val="00203BBD"/>
    <w:rsid w:val="0020418A"/>
    <w:rsid w:val="00204316"/>
    <w:rsid w:val="00204E5E"/>
    <w:rsid w:val="002052FE"/>
    <w:rsid w:val="002059F4"/>
    <w:rsid w:val="00205D35"/>
    <w:rsid w:val="00205D3B"/>
    <w:rsid w:val="00205EC3"/>
    <w:rsid w:val="00206106"/>
    <w:rsid w:val="0020616E"/>
    <w:rsid w:val="002066C6"/>
    <w:rsid w:val="002066E7"/>
    <w:rsid w:val="00206AC6"/>
    <w:rsid w:val="00206CE9"/>
    <w:rsid w:val="00207405"/>
    <w:rsid w:val="00207A2C"/>
    <w:rsid w:val="00207AF9"/>
    <w:rsid w:val="00207DC9"/>
    <w:rsid w:val="00207DD7"/>
    <w:rsid w:val="002101B2"/>
    <w:rsid w:val="0021026C"/>
    <w:rsid w:val="0021037C"/>
    <w:rsid w:val="00210565"/>
    <w:rsid w:val="00211330"/>
    <w:rsid w:val="00211334"/>
    <w:rsid w:val="00211356"/>
    <w:rsid w:val="0021152A"/>
    <w:rsid w:val="00211640"/>
    <w:rsid w:val="002118F4"/>
    <w:rsid w:val="00211CAF"/>
    <w:rsid w:val="00211EBE"/>
    <w:rsid w:val="0021217A"/>
    <w:rsid w:val="002121AD"/>
    <w:rsid w:val="002123C3"/>
    <w:rsid w:val="00213B7C"/>
    <w:rsid w:val="0021442C"/>
    <w:rsid w:val="00214599"/>
    <w:rsid w:val="002145DF"/>
    <w:rsid w:val="00215068"/>
    <w:rsid w:val="00215399"/>
    <w:rsid w:val="002158DA"/>
    <w:rsid w:val="00215B5E"/>
    <w:rsid w:val="00216016"/>
    <w:rsid w:val="00216103"/>
    <w:rsid w:val="0021672D"/>
    <w:rsid w:val="00216806"/>
    <w:rsid w:val="00216896"/>
    <w:rsid w:val="00216921"/>
    <w:rsid w:val="00216E66"/>
    <w:rsid w:val="0021709E"/>
    <w:rsid w:val="002171B3"/>
    <w:rsid w:val="002173B9"/>
    <w:rsid w:val="00217454"/>
    <w:rsid w:val="002178DA"/>
    <w:rsid w:val="00217A38"/>
    <w:rsid w:val="00217BF2"/>
    <w:rsid w:val="00217C24"/>
    <w:rsid w:val="00217D18"/>
    <w:rsid w:val="00217E27"/>
    <w:rsid w:val="002200D6"/>
    <w:rsid w:val="00220A4F"/>
    <w:rsid w:val="00220A6F"/>
    <w:rsid w:val="00220D1E"/>
    <w:rsid w:val="00220EC2"/>
    <w:rsid w:val="00220FFB"/>
    <w:rsid w:val="0022127D"/>
    <w:rsid w:val="002215F2"/>
    <w:rsid w:val="002216F0"/>
    <w:rsid w:val="0022187B"/>
    <w:rsid w:val="00221C65"/>
    <w:rsid w:val="00221ED4"/>
    <w:rsid w:val="00221F7C"/>
    <w:rsid w:val="002226FF"/>
    <w:rsid w:val="00222D3A"/>
    <w:rsid w:val="00222D8B"/>
    <w:rsid w:val="00222DB4"/>
    <w:rsid w:val="002230CF"/>
    <w:rsid w:val="0022324D"/>
    <w:rsid w:val="002232DD"/>
    <w:rsid w:val="002237A3"/>
    <w:rsid w:val="00223839"/>
    <w:rsid w:val="00223BA8"/>
    <w:rsid w:val="00223F82"/>
    <w:rsid w:val="002242F5"/>
    <w:rsid w:val="002246B3"/>
    <w:rsid w:val="00224929"/>
    <w:rsid w:val="00224AC5"/>
    <w:rsid w:val="00224ECC"/>
    <w:rsid w:val="0022511A"/>
    <w:rsid w:val="002254CD"/>
    <w:rsid w:val="00225A4A"/>
    <w:rsid w:val="00225B7A"/>
    <w:rsid w:val="00225DDE"/>
    <w:rsid w:val="00226552"/>
    <w:rsid w:val="002266FE"/>
    <w:rsid w:val="00226898"/>
    <w:rsid w:val="00226C3F"/>
    <w:rsid w:val="00226C84"/>
    <w:rsid w:val="0022705A"/>
    <w:rsid w:val="00227295"/>
    <w:rsid w:val="002275A6"/>
    <w:rsid w:val="00227885"/>
    <w:rsid w:val="00227C85"/>
    <w:rsid w:val="00227CF9"/>
    <w:rsid w:val="00227F95"/>
    <w:rsid w:val="00230394"/>
    <w:rsid w:val="00230677"/>
    <w:rsid w:val="00230F74"/>
    <w:rsid w:val="00231195"/>
    <w:rsid w:val="00231386"/>
    <w:rsid w:val="00231916"/>
    <w:rsid w:val="00231977"/>
    <w:rsid w:val="00231B7C"/>
    <w:rsid w:val="002322A3"/>
    <w:rsid w:val="00232890"/>
    <w:rsid w:val="002328DA"/>
    <w:rsid w:val="00232C36"/>
    <w:rsid w:val="00232C73"/>
    <w:rsid w:val="002330D3"/>
    <w:rsid w:val="00233225"/>
    <w:rsid w:val="002336B9"/>
    <w:rsid w:val="0023380C"/>
    <w:rsid w:val="0023394A"/>
    <w:rsid w:val="002339C4"/>
    <w:rsid w:val="00233D5C"/>
    <w:rsid w:val="00233EC5"/>
    <w:rsid w:val="00233FE3"/>
    <w:rsid w:val="002347C0"/>
    <w:rsid w:val="00234A58"/>
    <w:rsid w:val="002353E7"/>
    <w:rsid w:val="0023545C"/>
    <w:rsid w:val="00235672"/>
    <w:rsid w:val="00235849"/>
    <w:rsid w:val="00235CAC"/>
    <w:rsid w:val="00235CAF"/>
    <w:rsid w:val="00236008"/>
    <w:rsid w:val="002361AF"/>
    <w:rsid w:val="00236247"/>
    <w:rsid w:val="0023650A"/>
    <w:rsid w:val="00236974"/>
    <w:rsid w:val="00236ED3"/>
    <w:rsid w:val="002371D8"/>
    <w:rsid w:val="002374C8"/>
    <w:rsid w:val="0023750E"/>
    <w:rsid w:val="00237556"/>
    <w:rsid w:val="002376F0"/>
    <w:rsid w:val="00237C66"/>
    <w:rsid w:val="00237E55"/>
    <w:rsid w:val="0024023C"/>
    <w:rsid w:val="002405E6"/>
    <w:rsid w:val="0024062E"/>
    <w:rsid w:val="0024080E"/>
    <w:rsid w:val="00240923"/>
    <w:rsid w:val="00240CF5"/>
    <w:rsid w:val="002411CE"/>
    <w:rsid w:val="00241205"/>
    <w:rsid w:val="0024145B"/>
    <w:rsid w:val="0024182F"/>
    <w:rsid w:val="0024196D"/>
    <w:rsid w:val="00242000"/>
    <w:rsid w:val="002429ED"/>
    <w:rsid w:val="00242AC2"/>
    <w:rsid w:val="00242F9F"/>
    <w:rsid w:val="002433FE"/>
    <w:rsid w:val="00243562"/>
    <w:rsid w:val="0024365D"/>
    <w:rsid w:val="00243704"/>
    <w:rsid w:val="00243F20"/>
    <w:rsid w:val="00244288"/>
    <w:rsid w:val="002443C5"/>
    <w:rsid w:val="002444B5"/>
    <w:rsid w:val="00244607"/>
    <w:rsid w:val="002446FF"/>
    <w:rsid w:val="00244778"/>
    <w:rsid w:val="002452FE"/>
    <w:rsid w:val="00245735"/>
    <w:rsid w:val="00245A53"/>
    <w:rsid w:val="00245BDB"/>
    <w:rsid w:val="00245C38"/>
    <w:rsid w:val="00245E91"/>
    <w:rsid w:val="00246080"/>
    <w:rsid w:val="0024654E"/>
    <w:rsid w:val="002465D6"/>
    <w:rsid w:val="002467C9"/>
    <w:rsid w:val="00246FE6"/>
    <w:rsid w:val="0024718F"/>
    <w:rsid w:val="00247438"/>
    <w:rsid w:val="002476D6"/>
    <w:rsid w:val="00247A66"/>
    <w:rsid w:val="00247BE8"/>
    <w:rsid w:val="00247DD5"/>
    <w:rsid w:val="00250178"/>
    <w:rsid w:val="002504E3"/>
    <w:rsid w:val="0025061C"/>
    <w:rsid w:val="00250780"/>
    <w:rsid w:val="002508A2"/>
    <w:rsid w:val="002509BF"/>
    <w:rsid w:val="00250AE0"/>
    <w:rsid w:val="00250DBF"/>
    <w:rsid w:val="0025125B"/>
    <w:rsid w:val="00251289"/>
    <w:rsid w:val="002513AF"/>
    <w:rsid w:val="00251412"/>
    <w:rsid w:val="00251A54"/>
    <w:rsid w:val="00251B19"/>
    <w:rsid w:val="00251D57"/>
    <w:rsid w:val="00252178"/>
    <w:rsid w:val="002523D8"/>
    <w:rsid w:val="00252BA3"/>
    <w:rsid w:val="00252C8A"/>
    <w:rsid w:val="00252E62"/>
    <w:rsid w:val="0025305E"/>
    <w:rsid w:val="0025318D"/>
    <w:rsid w:val="0025335D"/>
    <w:rsid w:val="00253384"/>
    <w:rsid w:val="002533DC"/>
    <w:rsid w:val="002533F9"/>
    <w:rsid w:val="0025393C"/>
    <w:rsid w:val="00253A34"/>
    <w:rsid w:val="00253B4E"/>
    <w:rsid w:val="0025405A"/>
    <w:rsid w:val="002543F0"/>
    <w:rsid w:val="0025484B"/>
    <w:rsid w:val="00254D0B"/>
    <w:rsid w:val="002556A9"/>
    <w:rsid w:val="00255837"/>
    <w:rsid w:val="00255D3C"/>
    <w:rsid w:val="00255EBF"/>
    <w:rsid w:val="002562AF"/>
    <w:rsid w:val="00256370"/>
    <w:rsid w:val="002566FD"/>
    <w:rsid w:val="00256C16"/>
    <w:rsid w:val="00257005"/>
    <w:rsid w:val="00257B3C"/>
    <w:rsid w:val="00257DC7"/>
    <w:rsid w:val="00257E5D"/>
    <w:rsid w:val="00257F1F"/>
    <w:rsid w:val="002601CB"/>
    <w:rsid w:val="0026052A"/>
    <w:rsid w:val="00260F6D"/>
    <w:rsid w:val="0026127E"/>
    <w:rsid w:val="002612D9"/>
    <w:rsid w:val="0026135D"/>
    <w:rsid w:val="00261D22"/>
    <w:rsid w:val="00261F0A"/>
    <w:rsid w:val="00261F86"/>
    <w:rsid w:val="00262023"/>
    <w:rsid w:val="00262049"/>
    <w:rsid w:val="002627A8"/>
    <w:rsid w:val="00262F5C"/>
    <w:rsid w:val="002632BA"/>
    <w:rsid w:val="002632F7"/>
    <w:rsid w:val="002633D7"/>
    <w:rsid w:val="002634BA"/>
    <w:rsid w:val="00263660"/>
    <w:rsid w:val="00263713"/>
    <w:rsid w:val="002637CC"/>
    <w:rsid w:val="002638CD"/>
    <w:rsid w:val="00263936"/>
    <w:rsid w:val="00263BB1"/>
    <w:rsid w:val="00263E01"/>
    <w:rsid w:val="00263F10"/>
    <w:rsid w:val="00263FCE"/>
    <w:rsid w:val="00264050"/>
    <w:rsid w:val="00264CD9"/>
    <w:rsid w:val="00264DC8"/>
    <w:rsid w:val="00264DD3"/>
    <w:rsid w:val="00264F02"/>
    <w:rsid w:val="002652D3"/>
    <w:rsid w:val="002652FE"/>
    <w:rsid w:val="0026558D"/>
    <w:rsid w:val="00265F40"/>
    <w:rsid w:val="00265FCB"/>
    <w:rsid w:val="00266278"/>
    <w:rsid w:val="002662F9"/>
    <w:rsid w:val="0026638A"/>
    <w:rsid w:val="00266A7C"/>
    <w:rsid w:val="00266F6C"/>
    <w:rsid w:val="002673AB"/>
    <w:rsid w:val="00267443"/>
    <w:rsid w:val="0026763D"/>
    <w:rsid w:val="00267698"/>
    <w:rsid w:val="0026773C"/>
    <w:rsid w:val="00267760"/>
    <w:rsid w:val="00267BD4"/>
    <w:rsid w:val="00267F29"/>
    <w:rsid w:val="00267F6B"/>
    <w:rsid w:val="0027003D"/>
    <w:rsid w:val="002700E4"/>
    <w:rsid w:val="002703DE"/>
    <w:rsid w:val="002706A9"/>
    <w:rsid w:val="0027084B"/>
    <w:rsid w:val="0027092B"/>
    <w:rsid w:val="00270DBB"/>
    <w:rsid w:val="0027153A"/>
    <w:rsid w:val="00271613"/>
    <w:rsid w:val="002718C6"/>
    <w:rsid w:val="00271951"/>
    <w:rsid w:val="00271DB6"/>
    <w:rsid w:val="00272391"/>
    <w:rsid w:val="002728A4"/>
    <w:rsid w:val="00272C2D"/>
    <w:rsid w:val="00272DDB"/>
    <w:rsid w:val="00273357"/>
    <w:rsid w:val="0027391D"/>
    <w:rsid w:val="00273DD6"/>
    <w:rsid w:val="00274027"/>
    <w:rsid w:val="0027490A"/>
    <w:rsid w:val="00274BA6"/>
    <w:rsid w:val="00274F17"/>
    <w:rsid w:val="00274F3D"/>
    <w:rsid w:val="00275598"/>
    <w:rsid w:val="00276070"/>
    <w:rsid w:val="002771AB"/>
    <w:rsid w:val="0027724A"/>
    <w:rsid w:val="0027755F"/>
    <w:rsid w:val="002775AA"/>
    <w:rsid w:val="00277795"/>
    <w:rsid w:val="00277E6D"/>
    <w:rsid w:val="00277FB6"/>
    <w:rsid w:val="0028003D"/>
    <w:rsid w:val="0028016E"/>
    <w:rsid w:val="00280575"/>
    <w:rsid w:val="00280AAA"/>
    <w:rsid w:val="00280AB5"/>
    <w:rsid w:val="00280FED"/>
    <w:rsid w:val="00281301"/>
    <w:rsid w:val="00281416"/>
    <w:rsid w:val="002817BD"/>
    <w:rsid w:val="002818A2"/>
    <w:rsid w:val="00281D09"/>
    <w:rsid w:val="00281F0C"/>
    <w:rsid w:val="0028275E"/>
    <w:rsid w:val="00282972"/>
    <w:rsid w:val="00282AEA"/>
    <w:rsid w:val="00283294"/>
    <w:rsid w:val="00283490"/>
    <w:rsid w:val="00283560"/>
    <w:rsid w:val="00284806"/>
    <w:rsid w:val="00284A2C"/>
    <w:rsid w:val="00284BD5"/>
    <w:rsid w:val="0028501D"/>
    <w:rsid w:val="0028506E"/>
    <w:rsid w:val="002863FC"/>
    <w:rsid w:val="00286499"/>
    <w:rsid w:val="00286BCF"/>
    <w:rsid w:val="00286C5F"/>
    <w:rsid w:val="0028788E"/>
    <w:rsid w:val="00287A17"/>
    <w:rsid w:val="00287AD4"/>
    <w:rsid w:val="00287F64"/>
    <w:rsid w:val="002901F0"/>
    <w:rsid w:val="0029049A"/>
    <w:rsid w:val="0029054B"/>
    <w:rsid w:val="002907CF"/>
    <w:rsid w:val="00290E22"/>
    <w:rsid w:val="002910F1"/>
    <w:rsid w:val="002911BB"/>
    <w:rsid w:val="00291426"/>
    <w:rsid w:val="00291635"/>
    <w:rsid w:val="00291647"/>
    <w:rsid w:val="0029164D"/>
    <w:rsid w:val="00291786"/>
    <w:rsid w:val="0029179B"/>
    <w:rsid w:val="00291BBB"/>
    <w:rsid w:val="00291DA4"/>
    <w:rsid w:val="00291F7C"/>
    <w:rsid w:val="002923F9"/>
    <w:rsid w:val="0029253F"/>
    <w:rsid w:val="00292669"/>
    <w:rsid w:val="00292A07"/>
    <w:rsid w:val="00292F66"/>
    <w:rsid w:val="0029305B"/>
    <w:rsid w:val="00293323"/>
    <w:rsid w:val="00293E7A"/>
    <w:rsid w:val="002940B2"/>
    <w:rsid w:val="00294133"/>
    <w:rsid w:val="00294349"/>
    <w:rsid w:val="002945BE"/>
    <w:rsid w:val="00294724"/>
    <w:rsid w:val="00294816"/>
    <w:rsid w:val="00294EAD"/>
    <w:rsid w:val="00295338"/>
    <w:rsid w:val="00295603"/>
    <w:rsid w:val="002962DA"/>
    <w:rsid w:val="002963E7"/>
    <w:rsid w:val="0029657B"/>
    <w:rsid w:val="00296A4A"/>
    <w:rsid w:val="00296E0E"/>
    <w:rsid w:val="00297756"/>
    <w:rsid w:val="00297FD0"/>
    <w:rsid w:val="002A01FC"/>
    <w:rsid w:val="002A0226"/>
    <w:rsid w:val="002A052A"/>
    <w:rsid w:val="002A07BF"/>
    <w:rsid w:val="002A085D"/>
    <w:rsid w:val="002A08B2"/>
    <w:rsid w:val="002A0B55"/>
    <w:rsid w:val="002A0DCC"/>
    <w:rsid w:val="002A0E93"/>
    <w:rsid w:val="002A1048"/>
    <w:rsid w:val="002A125E"/>
    <w:rsid w:val="002A12F1"/>
    <w:rsid w:val="002A1522"/>
    <w:rsid w:val="002A15CE"/>
    <w:rsid w:val="002A17CA"/>
    <w:rsid w:val="002A19BD"/>
    <w:rsid w:val="002A1E5E"/>
    <w:rsid w:val="002A1FE8"/>
    <w:rsid w:val="002A268D"/>
    <w:rsid w:val="002A26D8"/>
    <w:rsid w:val="002A2A1B"/>
    <w:rsid w:val="002A2B3E"/>
    <w:rsid w:val="002A2E43"/>
    <w:rsid w:val="002A3131"/>
    <w:rsid w:val="002A3776"/>
    <w:rsid w:val="002A399A"/>
    <w:rsid w:val="002A4046"/>
    <w:rsid w:val="002A4E83"/>
    <w:rsid w:val="002A510B"/>
    <w:rsid w:val="002A5375"/>
    <w:rsid w:val="002A581B"/>
    <w:rsid w:val="002A592C"/>
    <w:rsid w:val="002A59D2"/>
    <w:rsid w:val="002A5B14"/>
    <w:rsid w:val="002A5B1A"/>
    <w:rsid w:val="002A5D85"/>
    <w:rsid w:val="002A5E4F"/>
    <w:rsid w:val="002A5F9C"/>
    <w:rsid w:val="002A60FA"/>
    <w:rsid w:val="002A6112"/>
    <w:rsid w:val="002A611C"/>
    <w:rsid w:val="002A6480"/>
    <w:rsid w:val="002A66AE"/>
    <w:rsid w:val="002A6842"/>
    <w:rsid w:val="002A6BF0"/>
    <w:rsid w:val="002A6DDE"/>
    <w:rsid w:val="002A6E41"/>
    <w:rsid w:val="002A6EED"/>
    <w:rsid w:val="002A72AB"/>
    <w:rsid w:val="002A730D"/>
    <w:rsid w:val="002A73F4"/>
    <w:rsid w:val="002A7423"/>
    <w:rsid w:val="002A757B"/>
    <w:rsid w:val="002A7A1C"/>
    <w:rsid w:val="002A7E1C"/>
    <w:rsid w:val="002A7ED6"/>
    <w:rsid w:val="002B095F"/>
    <w:rsid w:val="002B0BC9"/>
    <w:rsid w:val="002B1429"/>
    <w:rsid w:val="002B1589"/>
    <w:rsid w:val="002B18E7"/>
    <w:rsid w:val="002B1B8D"/>
    <w:rsid w:val="002B1DCB"/>
    <w:rsid w:val="002B1EC3"/>
    <w:rsid w:val="002B21A7"/>
    <w:rsid w:val="002B21FE"/>
    <w:rsid w:val="002B2652"/>
    <w:rsid w:val="002B2741"/>
    <w:rsid w:val="002B279D"/>
    <w:rsid w:val="002B27CC"/>
    <w:rsid w:val="002B3000"/>
    <w:rsid w:val="002B32AC"/>
    <w:rsid w:val="002B3709"/>
    <w:rsid w:val="002B3714"/>
    <w:rsid w:val="002B3F0F"/>
    <w:rsid w:val="002B43F2"/>
    <w:rsid w:val="002B4781"/>
    <w:rsid w:val="002B495B"/>
    <w:rsid w:val="002B49F6"/>
    <w:rsid w:val="002B4DDC"/>
    <w:rsid w:val="002B513A"/>
    <w:rsid w:val="002B525B"/>
    <w:rsid w:val="002B536F"/>
    <w:rsid w:val="002B5567"/>
    <w:rsid w:val="002B5833"/>
    <w:rsid w:val="002B5971"/>
    <w:rsid w:val="002B63CB"/>
    <w:rsid w:val="002B6497"/>
    <w:rsid w:val="002B660B"/>
    <w:rsid w:val="002B6731"/>
    <w:rsid w:val="002B6C16"/>
    <w:rsid w:val="002B6DA5"/>
    <w:rsid w:val="002B70AE"/>
    <w:rsid w:val="002B72FB"/>
    <w:rsid w:val="002B7427"/>
    <w:rsid w:val="002B7FB7"/>
    <w:rsid w:val="002C0378"/>
    <w:rsid w:val="002C0471"/>
    <w:rsid w:val="002C05E8"/>
    <w:rsid w:val="002C06F2"/>
    <w:rsid w:val="002C0E6B"/>
    <w:rsid w:val="002C116F"/>
    <w:rsid w:val="002C1270"/>
    <w:rsid w:val="002C1470"/>
    <w:rsid w:val="002C1563"/>
    <w:rsid w:val="002C224D"/>
    <w:rsid w:val="002C2297"/>
    <w:rsid w:val="002C23EC"/>
    <w:rsid w:val="002C2B2F"/>
    <w:rsid w:val="002C2B94"/>
    <w:rsid w:val="002C2C05"/>
    <w:rsid w:val="002C2D8E"/>
    <w:rsid w:val="002C2EFA"/>
    <w:rsid w:val="002C2F8E"/>
    <w:rsid w:val="002C3049"/>
    <w:rsid w:val="002C30C3"/>
    <w:rsid w:val="002C34AC"/>
    <w:rsid w:val="002C3A94"/>
    <w:rsid w:val="002C436A"/>
    <w:rsid w:val="002C4A27"/>
    <w:rsid w:val="002C4AC8"/>
    <w:rsid w:val="002C5443"/>
    <w:rsid w:val="002C54B0"/>
    <w:rsid w:val="002C54EC"/>
    <w:rsid w:val="002C573C"/>
    <w:rsid w:val="002C5A1E"/>
    <w:rsid w:val="002C5B21"/>
    <w:rsid w:val="002C5C6A"/>
    <w:rsid w:val="002C5D18"/>
    <w:rsid w:val="002C5EC2"/>
    <w:rsid w:val="002C615C"/>
    <w:rsid w:val="002C649D"/>
    <w:rsid w:val="002C6C72"/>
    <w:rsid w:val="002C6C91"/>
    <w:rsid w:val="002C6CE6"/>
    <w:rsid w:val="002C6E77"/>
    <w:rsid w:val="002C734A"/>
    <w:rsid w:val="002C7663"/>
    <w:rsid w:val="002C76B3"/>
    <w:rsid w:val="002C78A9"/>
    <w:rsid w:val="002C78C2"/>
    <w:rsid w:val="002C7A5D"/>
    <w:rsid w:val="002C7C71"/>
    <w:rsid w:val="002D056D"/>
    <w:rsid w:val="002D077D"/>
    <w:rsid w:val="002D07B8"/>
    <w:rsid w:val="002D0C1A"/>
    <w:rsid w:val="002D0CBC"/>
    <w:rsid w:val="002D0D11"/>
    <w:rsid w:val="002D0E39"/>
    <w:rsid w:val="002D13B9"/>
    <w:rsid w:val="002D1496"/>
    <w:rsid w:val="002D1549"/>
    <w:rsid w:val="002D1A5B"/>
    <w:rsid w:val="002D1B3C"/>
    <w:rsid w:val="002D2096"/>
    <w:rsid w:val="002D20FB"/>
    <w:rsid w:val="002D22FC"/>
    <w:rsid w:val="002D2687"/>
    <w:rsid w:val="002D2F7D"/>
    <w:rsid w:val="002D3026"/>
    <w:rsid w:val="002D38D6"/>
    <w:rsid w:val="002D397D"/>
    <w:rsid w:val="002D3AED"/>
    <w:rsid w:val="002D3C23"/>
    <w:rsid w:val="002D3F25"/>
    <w:rsid w:val="002D4307"/>
    <w:rsid w:val="002D4670"/>
    <w:rsid w:val="002D4695"/>
    <w:rsid w:val="002D4C2A"/>
    <w:rsid w:val="002D4C91"/>
    <w:rsid w:val="002D4CEE"/>
    <w:rsid w:val="002D4F0D"/>
    <w:rsid w:val="002D501F"/>
    <w:rsid w:val="002D5060"/>
    <w:rsid w:val="002D5117"/>
    <w:rsid w:val="002D56FB"/>
    <w:rsid w:val="002D576F"/>
    <w:rsid w:val="002D62D7"/>
    <w:rsid w:val="002D66A1"/>
    <w:rsid w:val="002D6975"/>
    <w:rsid w:val="002D702B"/>
    <w:rsid w:val="002D708D"/>
    <w:rsid w:val="002D7230"/>
    <w:rsid w:val="002D7235"/>
    <w:rsid w:val="002D754F"/>
    <w:rsid w:val="002D76B5"/>
    <w:rsid w:val="002D7942"/>
    <w:rsid w:val="002D7C5F"/>
    <w:rsid w:val="002D7FBE"/>
    <w:rsid w:val="002E03E2"/>
    <w:rsid w:val="002E0816"/>
    <w:rsid w:val="002E0977"/>
    <w:rsid w:val="002E0F57"/>
    <w:rsid w:val="002E10ED"/>
    <w:rsid w:val="002E12E2"/>
    <w:rsid w:val="002E130C"/>
    <w:rsid w:val="002E15FD"/>
    <w:rsid w:val="002E1676"/>
    <w:rsid w:val="002E1931"/>
    <w:rsid w:val="002E1BE3"/>
    <w:rsid w:val="002E1CB9"/>
    <w:rsid w:val="002E2167"/>
    <w:rsid w:val="002E24B0"/>
    <w:rsid w:val="002E26B5"/>
    <w:rsid w:val="002E2741"/>
    <w:rsid w:val="002E280F"/>
    <w:rsid w:val="002E282D"/>
    <w:rsid w:val="002E2A38"/>
    <w:rsid w:val="002E2A88"/>
    <w:rsid w:val="002E2B10"/>
    <w:rsid w:val="002E2FA0"/>
    <w:rsid w:val="002E307D"/>
    <w:rsid w:val="002E3267"/>
    <w:rsid w:val="002E39FF"/>
    <w:rsid w:val="002E477D"/>
    <w:rsid w:val="002E4AED"/>
    <w:rsid w:val="002E4BB3"/>
    <w:rsid w:val="002E4D3F"/>
    <w:rsid w:val="002E4E8A"/>
    <w:rsid w:val="002E4ED9"/>
    <w:rsid w:val="002E515C"/>
    <w:rsid w:val="002E51C7"/>
    <w:rsid w:val="002E5BAF"/>
    <w:rsid w:val="002E6BA5"/>
    <w:rsid w:val="002E6BCF"/>
    <w:rsid w:val="002E6CA8"/>
    <w:rsid w:val="002E6D03"/>
    <w:rsid w:val="002E6F0D"/>
    <w:rsid w:val="002E6F5A"/>
    <w:rsid w:val="002E7031"/>
    <w:rsid w:val="002E7129"/>
    <w:rsid w:val="002E76BC"/>
    <w:rsid w:val="002E794A"/>
    <w:rsid w:val="002E7A06"/>
    <w:rsid w:val="002E7DAF"/>
    <w:rsid w:val="002F0022"/>
    <w:rsid w:val="002F0062"/>
    <w:rsid w:val="002F04FE"/>
    <w:rsid w:val="002F0F52"/>
    <w:rsid w:val="002F134B"/>
    <w:rsid w:val="002F13A4"/>
    <w:rsid w:val="002F17A8"/>
    <w:rsid w:val="002F19F9"/>
    <w:rsid w:val="002F1A3E"/>
    <w:rsid w:val="002F1CBC"/>
    <w:rsid w:val="002F1EBA"/>
    <w:rsid w:val="002F2024"/>
    <w:rsid w:val="002F21E3"/>
    <w:rsid w:val="002F2398"/>
    <w:rsid w:val="002F26D1"/>
    <w:rsid w:val="002F2809"/>
    <w:rsid w:val="002F2A25"/>
    <w:rsid w:val="002F2ABD"/>
    <w:rsid w:val="002F2B53"/>
    <w:rsid w:val="002F2BC6"/>
    <w:rsid w:val="002F2C18"/>
    <w:rsid w:val="002F2E4A"/>
    <w:rsid w:val="002F4272"/>
    <w:rsid w:val="002F49C1"/>
    <w:rsid w:val="002F4EE0"/>
    <w:rsid w:val="002F52CD"/>
    <w:rsid w:val="002F5588"/>
    <w:rsid w:val="002F5687"/>
    <w:rsid w:val="002F5790"/>
    <w:rsid w:val="002F5A3B"/>
    <w:rsid w:val="002F5AE3"/>
    <w:rsid w:val="002F5CAF"/>
    <w:rsid w:val="002F5DE1"/>
    <w:rsid w:val="002F6A7B"/>
    <w:rsid w:val="002F706C"/>
    <w:rsid w:val="002F73DA"/>
    <w:rsid w:val="002F76BE"/>
    <w:rsid w:val="002F77B6"/>
    <w:rsid w:val="002F77EB"/>
    <w:rsid w:val="002F79B8"/>
    <w:rsid w:val="002F7C0D"/>
    <w:rsid w:val="002F7F27"/>
    <w:rsid w:val="002F7FCD"/>
    <w:rsid w:val="003009E8"/>
    <w:rsid w:val="00300AB0"/>
    <w:rsid w:val="003010E4"/>
    <w:rsid w:val="00301368"/>
    <w:rsid w:val="003016C2"/>
    <w:rsid w:val="00301B0D"/>
    <w:rsid w:val="00301E6B"/>
    <w:rsid w:val="00301EDF"/>
    <w:rsid w:val="00301EE8"/>
    <w:rsid w:val="00301F7F"/>
    <w:rsid w:val="003020F4"/>
    <w:rsid w:val="003028C5"/>
    <w:rsid w:val="00302E7E"/>
    <w:rsid w:val="003031F8"/>
    <w:rsid w:val="00303AEF"/>
    <w:rsid w:val="00303B96"/>
    <w:rsid w:val="00303DE3"/>
    <w:rsid w:val="00303F2B"/>
    <w:rsid w:val="00303FAC"/>
    <w:rsid w:val="00304726"/>
    <w:rsid w:val="00304C97"/>
    <w:rsid w:val="00304D37"/>
    <w:rsid w:val="00305053"/>
    <w:rsid w:val="00305547"/>
    <w:rsid w:val="003055A6"/>
    <w:rsid w:val="00305AD7"/>
    <w:rsid w:val="00305B0E"/>
    <w:rsid w:val="00305CC5"/>
    <w:rsid w:val="0030637A"/>
    <w:rsid w:val="0030648C"/>
    <w:rsid w:val="003065D1"/>
    <w:rsid w:val="003068F9"/>
    <w:rsid w:val="003069F6"/>
    <w:rsid w:val="00306BD0"/>
    <w:rsid w:val="00306EC6"/>
    <w:rsid w:val="00307064"/>
    <w:rsid w:val="003070B7"/>
    <w:rsid w:val="003071E3"/>
    <w:rsid w:val="003074C4"/>
    <w:rsid w:val="00307896"/>
    <w:rsid w:val="00307EB1"/>
    <w:rsid w:val="00307F72"/>
    <w:rsid w:val="003100D6"/>
    <w:rsid w:val="0031020A"/>
    <w:rsid w:val="00310676"/>
    <w:rsid w:val="0031090F"/>
    <w:rsid w:val="00310A5B"/>
    <w:rsid w:val="00310CBD"/>
    <w:rsid w:val="003110D7"/>
    <w:rsid w:val="00311188"/>
    <w:rsid w:val="003117C4"/>
    <w:rsid w:val="00311A3B"/>
    <w:rsid w:val="00311F1D"/>
    <w:rsid w:val="00311F43"/>
    <w:rsid w:val="0031224F"/>
    <w:rsid w:val="00312263"/>
    <w:rsid w:val="003123A8"/>
    <w:rsid w:val="00312B7B"/>
    <w:rsid w:val="0031312E"/>
    <w:rsid w:val="0031317D"/>
    <w:rsid w:val="0031360B"/>
    <w:rsid w:val="00313665"/>
    <w:rsid w:val="00313BB9"/>
    <w:rsid w:val="00313DA9"/>
    <w:rsid w:val="00314223"/>
    <w:rsid w:val="00314225"/>
    <w:rsid w:val="00314BED"/>
    <w:rsid w:val="00314D4C"/>
    <w:rsid w:val="0031500D"/>
    <w:rsid w:val="0031566E"/>
    <w:rsid w:val="00315AAC"/>
    <w:rsid w:val="0031622C"/>
    <w:rsid w:val="00316525"/>
    <w:rsid w:val="0031688E"/>
    <w:rsid w:val="00316C1F"/>
    <w:rsid w:val="00316C46"/>
    <w:rsid w:val="00316CF5"/>
    <w:rsid w:val="00316E71"/>
    <w:rsid w:val="003172EE"/>
    <w:rsid w:val="00317328"/>
    <w:rsid w:val="00317448"/>
    <w:rsid w:val="0031761E"/>
    <w:rsid w:val="00317709"/>
    <w:rsid w:val="0031770C"/>
    <w:rsid w:val="003178A0"/>
    <w:rsid w:val="00317BC4"/>
    <w:rsid w:val="00317E5A"/>
    <w:rsid w:val="0032031C"/>
    <w:rsid w:val="00320648"/>
    <w:rsid w:val="00320A5D"/>
    <w:rsid w:val="00320BBC"/>
    <w:rsid w:val="00320DC7"/>
    <w:rsid w:val="00320F72"/>
    <w:rsid w:val="003210A5"/>
    <w:rsid w:val="00321122"/>
    <w:rsid w:val="00321556"/>
    <w:rsid w:val="00321889"/>
    <w:rsid w:val="003218CD"/>
    <w:rsid w:val="003219D5"/>
    <w:rsid w:val="00321BF2"/>
    <w:rsid w:val="00321F61"/>
    <w:rsid w:val="003221EF"/>
    <w:rsid w:val="00322205"/>
    <w:rsid w:val="003222FA"/>
    <w:rsid w:val="003223D3"/>
    <w:rsid w:val="00322537"/>
    <w:rsid w:val="003230EE"/>
    <w:rsid w:val="003234F7"/>
    <w:rsid w:val="00323518"/>
    <w:rsid w:val="003236E5"/>
    <w:rsid w:val="0032392B"/>
    <w:rsid w:val="00323D9D"/>
    <w:rsid w:val="00323DC5"/>
    <w:rsid w:val="00323DDB"/>
    <w:rsid w:val="003240F4"/>
    <w:rsid w:val="00324627"/>
    <w:rsid w:val="003247F2"/>
    <w:rsid w:val="0032480C"/>
    <w:rsid w:val="00324902"/>
    <w:rsid w:val="00324C1F"/>
    <w:rsid w:val="00324C71"/>
    <w:rsid w:val="0032521E"/>
    <w:rsid w:val="00325251"/>
    <w:rsid w:val="003256AA"/>
    <w:rsid w:val="00325857"/>
    <w:rsid w:val="00325A9B"/>
    <w:rsid w:val="00325D3E"/>
    <w:rsid w:val="00325F57"/>
    <w:rsid w:val="00326229"/>
    <w:rsid w:val="0032625A"/>
    <w:rsid w:val="00326409"/>
    <w:rsid w:val="00326817"/>
    <w:rsid w:val="0032690C"/>
    <w:rsid w:val="00326980"/>
    <w:rsid w:val="00326B11"/>
    <w:rsid w:val="00326C9B"/>
    <w:rsid w:val="003270BF"/>
    <w:rsid w:val="00327373"/>
    <w:rsid w:val="00327A36"/>
    <w:rsid w:val="00327C05"/>
    <w:rsid w:val="00327E22"/>
    <w:rsid w:val="00330074"/>
    <w:rsid w:val="00330265"/>
    <w:rsid w:val="0033035F"/>
    <w:rsid w:val="00330A3D"/>
    <w:rsid w:val="00330D63"/>
    <w:rsid w:val="00331041"/>
    <w:rsid w:val="0033107B"/>
    <w:rsid w:val="003310D1"/>
    <w:rsid w:val="00331594"/>
    <w:rsid w:val="00331914"/>
    <w:rsid w:val="003319DF"/>
    <w:rsid w:val="00331B86"/>
    <w:rsid w:val="00331BAE"/>
    <w:rsid w:val="00331BD2"/>
    <w:rsid w:val="003320CE"/>
    <w:rsid w:val="0033218C"/>
    <w:rsid w:val="003324CF"/>
    <w:rsid w:val="003328CC"/>
    <w:rsid w:val="00332962"/>
    <w:rsid w:val="0033299F"/>
    <w:rsid w:val="00333299"/>
    <w:rsid w:val="0033329D"/>
    <w:rsid w:val="00333523"/>
    <w:rsid w:val="00333769"/>
    <w:rsid w:val="00333D80"/>
    <w:rsid w:val="0033440E"/>
    <w:rsid w:val="00334DAB"/>
    <w:rsid w:val="00334E2C"/>
    <w:rsid w:val="00334FEF"/>
    <w:rsid w:val="00335445"/>
    <w:rsid w:val="003354A3"/>
    <w:rsid w:val="00335500"/>
    <w:rsid w:val="0033558B"/>
    <w:rsid w:val="003361D5"/>
    <w:rsid w:val="003364C5"/>
    <w:rsid w:val="003367AD"/>
    <w:rsid w:val="003369EF"/>
    <w:rsid w:val="00336AC6"/>
    <w:rsid w:val="00336DD2"/>
    <w:rsid w:val="00336ED2"/>
    <w:rsid w:val="00337266"/>
    <w:rsid w:val="00337B65"/>
    <w:rsid w:val="00337D34"/>
    <w:rsid w:val="00337E52"/>
    <w:rsid w:val="00340058"/>
    <w:rsid w:val="00340F5C"/>
    <w:rsid w:val="003415A6"/>
    <w:rsid w:val="003415C0"/>
    <w:rsid w:val="00341837"/>
    <w:rsid w:val="003419C0"/>
    <w:rsid w:val="00341B5D"/>
    <w:rsid w:val="0034221A"/>
    <w:rsid w:val="00342341"/>
    <w:rsid w:val="0034239D"/>
    <w:rsid w:val="003424BB"/>
    <w:rsid w:val="003429C6"/>
    <w:rsid w:val="00342AA8"/>
    <w:rsid w:val="0034312B"/>
    <w:rsid w:val="003433AA"/>
    <w:rsid w:val="003434CE"/>
    <w:rsid w:val="00343D3B"/>
    <w:rsid w:val="00344136"/>
    <w:rsid w:val="00344DED"/>
    <w:rsid w:val="00344FF9"/>
    <w:rsid w:val="00345095"/>
    <w:rsid w:val="003450AA"/>
    <w:rsid w:val="00345132"/>
    <w:rsid w:val="00345290"/>
    <w:rsid w:val="00345369"/>
    <w:rsid w:val="0034536E"/>
    <w:rsid w:val="00345C8A"/>
    <w:rsid w:val="00345F5A"/>
    <w:rsid w:val="00346156"/>
    <w:rsid w:val="003462B9"/>
    <w:rsid w:val="0034651E"/>
    <w:rsid w:val="00346978"/>
    <w:rsid w:val="00346983"/>
    <w:rsid w:val="00346B02"/>
    <w:rsid w:val="00346BE2"/>
    <w:rsid w:val="00346D5E"/>
    <w:rsid w:val="00346F24"/>
    <w:rsid w:val="00346F38"/>
    <w:rsid w:val="003471B7"/>
    <w:rsid w:val="003472BA"/>
    <w:rsid w:val="003479B0"/>
    <w:rsid w:val="00347B62"/>
    <w:rsid w:val="0035024C"/>
    <w:rsid w:val="00350E83"/>
    <w:rsid w:val="00350FDB"/>
    <w:rsid w:val="0035177B"/>
    <w:rsid w:val="00351B20"/>
    <w:rsid w:val="00351BCC"/>
    <w:rsid w:val="00351FB4"/>
    <w:rsid w:val="0035274D"/>
    <w:rsid w:val="0035285C"/>
    <w:rsid w:val="00352865"/>
    <w:rsid w:val="00352BA9"/>
    <w:rsid w:val="003530F4"/>
    <w:rsid w:val="00353381"/>
    <w:rsid w:val="003534B7"/>
    <w:rsid w:val="0035369A"/>
    <w:rsid w:val="003538FC"/>
    <w:rsid w:val="0035426F"/>
    <w:rsid w:val="00354677"/>
    <w:rsid w:val="00354CE7"/>
    <w:rsid w:val="00354D58"/>
    <w:rsid w:val="003550C2"/>
    <w:rsid w:val="003553F2"/>
    <w:rsid w:val="00355845"/>
    <w:rsid w:val="00355C6B"/>
    <w:rsid w:val="0035660B"/>
    <w:rsid w:val="00356820"/>
    <w:rsid w:val="003568DB"/>
    <w:rsid w:val="00356D14"/>
    <w:rsid w:val="0035705B"/>
    <w:rsid w:val="00357688"/>
    <w:rsid w:val="00357B9E"/>
    <w:rsid w:val="00360421"/>
    <w:rsid w:val="0036089B"/>
    <w:rsid w:val="003609DB"/>
    <w:rsid w:val="00360CDF"/>
    <w:rsid w:val="0036146F"/>
    <w:rsid w:val="00361672"/>
    <w:rsid w:val="003619A5"/>
    <w:rsid w:val="00361CF0"/>
    <w:rsid w:val="00361DFE"/>
    <w:rsid w:val="003622E0"/>
    <w:rsid w:val="003622EB"/>
    <w:rsid w:val="0036254E"/>
    <w:rsid w:val="003629CA"/>
    <w:rsid w:val="00362FCE"/>
    <w:rsid w:val="00363088"/>
    <w:rsid w:val="0036375F"/>
    <w:rsid w:val="00363788"/>
    <w:rsid w:val="003639EF"/>
    <w:rsid w:val="00363A60"/>
    <w:rsid w:val="00363B99"/>
    <w:rsid w:val="00364074"/>
    <w:rsid w:val="0036410C"/>
    <w:rsid w:val="003643C8"/>
    <w:rsid w:val="0036445E"/>
    <w:rsid w:val="0036456B"/>
    <w:rsid w:val="00364D1B"/>
    <w:rsid w:val="00364E73"/>
    <w:rsid w:val="00364FD3"/>
    <w:rsid w:val="003651CB"/>
    <w:rsid w:val="00365210"/>
    <w:rsid w:val="00365247"/>
    <w:rsid w:val="003655FF"/>
    <w:rsid w:val="00365607"/>
    <w:rsid w:val="003658C4"/>
    <w:rsid w:val="00365BD4"/>
    <w:rsid w:val="00365F3A"/>
    <w:rsid w:val="00366072"/>
    <w:rsid w:val="0036647A"/>
    <w:rsid w:val="003664DD"/>
    <w:rsid w:val="0036667A"/>
    <w:rsid w:val="00366A9B"/>
    <w:rsid w:val="00366DE7"/>
    <w:rsid w:val="00367442"/>
    <w:rsid w:val="00367447"/>
    <w:rsid w:val="00367530"/>
    <w:rsid w:val="0036756F"/>
    <w:rsid w:val="00367679"/>
    <w:rsid w:val="003677E1"/>
    <w:rsid w:val="00367984"/>
    <w:rsid w:val="00367E8E"/>
    <w:rsid w:val="0037005E"/>
    <w:rsid w:val="003700CB"/>
    <w:rsid w:val="00370319"/>
    <w:rsid w:val="00370638"/>
    <w:rsid w:val="00370D46"/>
    <w:rsid w:val="00371312"/>
    <w:rsid w:val="003713BE"/>
    <w:rsid w:val="0037149D"/>
    <w:rsid w:val="00371704"/>
    <w:rsid w:val="00371B4F"/>
    <w:rsid w:val="00371D2A"/>
    <w:rsid w:val="00371DF6"/>
    <w:rsid w:val="0037205F"/>
    <w:rsid w:val="00372324"/>
    <w:rsid w:val="0037276B"/>
    <w:rsid w:val="0037285B"/>
    <w:rsid w:val="00372A99"/>
    <w:rsid w:val="00373054"/>
    <w:rsid w:val="003733A5"/>
    <w:rsid w:val="003739FF"/>
    <w:rsid w:val="00373AC5"/>
    <w:rsid w:val="00373FB5"/>
    <w:rsid w:val="00374048"/>
    <w:rsid w:val="003743AC"/>
    <w:rsid w:val="003746D0"/>
    <w:rsid w:val="00374A6C"/>
    <w:rsid w:val="00374DAA"/>
    <w:rsid w:val="00374E13"/>
    <w:rsid w:val="00375031"/>
    <w:rsid w:val="0037531D"/>
    <w:rsid w:val="0037595E"/>
    <w:rsid w:val="00375AFB"/>
    <w:rsid w:val="00375C2F"/>
    <w:rsid w:val="00375D8B"/>
    <w:rsid w:val="0037619C"/>
    <w:rsid w:val="00376F2A"/>
    <w:rsid w:val="00377052"/>
    <w:rsid w:val="00377168"/>
    <w:rsid w:val="003775EC"/>
    <w:rsid w:val="003775EF"/>
    <w:rsid w:val="00377920"/>
    <w:rsid w:val="00377A04"/>
    <w:rsid w:val="00377C45"/>
    <w:rsid w:val="00380078"/>
    <w:rsid w:val="003800A8"/>
    <w:rsid w:val="003802BD"/>
    <w:rsid w:val="003804DD"/>
    <w:rsid w:val="00380530"/>
    <w:rsid w:val="003806BA"/>
    <w:rsid w:val="003806E1"/>
    <w:rsid w:val="003808A5"/>
    <w:rsid w:val="00380E90"/>
    <w:rsid w:val="00381199"/>
    <w:rsid w:val="00381324"/>
    <w:rsid w:val="003816AA"/>
    <w:rsid w:val="00381C85"/>
    <w:rsid w:val="00381CEE"/>
    <w:rsid w:val="00381E06"/>
    <w:rsid w:val="00381F50"/>
    <w:rsid w:val="0038212D"/>
    <w:rsid w:val="003827C2"/>
    <w:rsid w:val="00382A54"/>
    <w:rsid w:val="00382F6B"/>
    <w:rsid w:val="00383011"/>
    <w:rsid w:val="00383183"/>
    <w:rsid w:val="00383732"/>
    <w:rsid w:val="00383799"/>
    <w:rsid w:val="00383954"/>
    <w:rsid w:val="00383DB2"/>
    <w:rsid w:val="00384992"/>
    <w:rsid w:val="00384B09"/>
    <w:rsid w:val="00384B80"/>
    <w:rsid w:val="00384D96"/>
    <w:rsid w:val="003853B7"/>
    <w:rsid w:val="00385B4E"/>
    <w:rsid w:val="003864D8"/>
    <w:rsid w:val="0038670A"/>
    <w:rsid w:val="003868A8"/>
    <w:rsid w:val="003868DA"/>
    <w:rsid w:val="00386A69"/>
    <w:rsid w:val="00386DD1"/>
    <w:rsid w:val="00386E50"/>
    <w:rsid w:val="003870C6"/>
    <w:rsid w:val="00387532"/>
    <w:rsid w:val="0038769D"/>
    <w:rsid w:val="00387CBF"/>
    <w:rsid w:val="00390035"/>
    <w:rsid w:val="003903DF"/>
    <w:rsid w:val="0039042A"/>
    <w:rsid w:val="00390566"/>
    <w:rsid w:val="00390849"/>
    <w:rsid w:val="00390AC4"/>
    <w:rsid w:val="00390B0D"/>
    <w:rsid w:val="00390F3C"/>
    <w:rsid w:val="00391319"/>
    <w:rsid w:val="0039138A"/>
    <w:rsid w:val="00391436"/>
    <w:rsid w:val="003914E1"/>
    <w:rsid w:val="00391D32"/>
    <w:rsid w:val="003921DE"/>
    <w:rsid w:val="00392E3F"/>
    <w:rsid w:val="00392FE6"/>
    <w:rsid w:val="00393071"/>
    <w:rsid w:val="00393172"/>
    <w:rsid w:val="003931B7"/>
    <w:rsid w:val="003931C6"/>
    <w:rsid w:val="00393438"/>
    <w:rsid w:val="00393650"/>
    <w:rsid w:val="0039376D"/>
    <w:rsid w:val="003939F9"/>
    <w:rsid w:val="00393C32"/>
    <w:rsid w:val="00393DA4"/>
    <w:rsid w:val="003942A5"/>
    <w:rsid w:val="00394667"/>
    <w:rsid w:val="00394737"/>
    <w:rsid w:val="00394A67"/>
    <w:rsid w:val="00394E62"/>
    <w:rsid w:val="003950DE"/>
    <w:rsid w:val="00395376"/>
    <w:rsid w:val="00395626"/>
    <w:rsid w:val="00395775"/>
    <w:rsid w:val="00395A13"/>
    <w:rsid w:val="00395B83"/>
    <w:rsid w:val="00395BCA"/>
    <w:rsid w:val="00396598"/>
    <w:rsid w:val="003966E5"/>
    <w:rsid w:val="003969B3"/>
    <w:rsid w:val="00396DA5"/>
    <w:rsid w:val="0039730C"/>
    <w:rsid w:val="00397703"/>
    <w:rsid w:val="0039770F"/>
    <w:rsid w:val="00397A53"/>
    <w:rsid w:val="003A06B0"/>
    <w:rsid w:val="003A10C6"/>
    <w:rsid w:val="003A13C0"/>
    <w:rsid w:val="003A14A0"/>
    <w:rsid w:val="003A1A6C"/>
    <w:rsid w:val="003A2518"/>
    <w:rsid w:val="003A2707"/>
    <w:rsid w:val="003A276B"/>
    <w:rsid w:val="003A2ABB"/>
    <w:rsid w:val="003A2E1C"/>
    <w:rsid w:val="003A2F31"/>
    <w:rsid w:val="003A301A"/>
    <w:rsid w:val="003A30A5"/>
    <w:rsid w:val="003A3848"/>
    <w:rsid w:val="003A3941"/>
    <w:rsid w:val="003A3CEF"/>
    <w:rsid w:val="003A3F8C"/>
    <w:rsid w:val="003A45D7"/>
    <w:rsid w:val="003A4857"/>
    <w:rsid w:val="003A4A55"/>
    <w:rsid w:val="003A4DED"/>
    <w:rsid w:val="003A52FC"/>
    <w:rsid w:val="003A539F"/>
    <w:rsid w:val="003A58D2"/>
    <w:rsid w:val="003A5F9B"/>
    <w:rsid w:val="003A613F"/>
    <w:rsid w:val="003A6264"/>
    <w:rsid w:val="003A6610"/>
    <w:rsid w:val="003A66E3"/>
    <w:rsid w:val="003A688F"/>
    <w:rsid w:val="003A69FA"/>
    <w:rsid w:val="003A6B5A"/>
    <w:rsid w:val="003A6E92"/>
    <w:rsid w:val="003A756A"/>
    <w:rsid w:val="003A782A"/>
    <w:rsid w:val="003A78DF"/>
    <w:rsid w:val="003A7D27"/>
    <w:rsid w:val="003A7F95"/>
    <w:rsid w:val="003B0019"/>
    <w:rsid w:val="003B0086"/>
    <w:rsid w:val="003B00B7"/>
    <w:rsid w:val="003B0325"/>
    <w:rsid w:val="003B0400"/>
    <w:rsid w:val="003B05E0"/>
    <w:rsid w:val="003B0BE0"/>
    <w:rsid w:val="003B12AD"/>
    <w:rsid w:val="003B12DF"/>
    <w:rsid w:val="003B1346"/>
    <w:rsid w:val="003B166B"/>
    <w:rsid w:val="003B18E0"/>
    <w:rsid w:val="003B1FA9"/>
    <w:rsid w:val="003B203C"/>
    <w:rsid w:val="003B22A5"/>
    <w:rsid w:val="003B288B"/>
    <w:rsid w:val="003B2A22"/>
    <w:rsid w:val="003B2E29"/>
    <w:rsid w:val="003B2FCA"/>
    <w:rsid w:val="003B3756"/>
    <w:rsid w:val="003B3770"/>
    <w:rsid w:val="003B3CE5"/>
    <w:rsid w:val="003B3FDF"/>
    <w:rsid w:val="003B41B9"/>
    <w:rsid w:val="003B4DD5"/>
    <w:rsid w:val="003B4F40"/>
    <w:rsid w:val="003B4F8F"/>
    <w:rsid w:val="003B56A0"/>
    <w:rsid w:val="003B5AD9"/>
    <w:rsid w:val="003B5FE7"/>
    <w:rsid w:val="003B61C2"/>
    <w:rsid w:val="003B61D2"/>
    <w:rsid w:val="003B7116"/>
    <w:rsid w:val="003B722A"/>
    <w:rsid w:val="003B7664"/>
    <w:rsid w:val="003B79BC"/>
    <w:rsid w:val="003B79CE"/>
    <w:rsid w:val="003B79F9"/>
    <w:rsid w:val="003B7BD9"/>
    <w:rsid w:val="003B7F2C"/>
    <w:rsid w:val="003B7F8C"/>
    <w:rsid w:val="003B7FB0"/>
    <w:rsid w:val="003C01E4"/>
    <w:rsid w:val="003C037B"/>
    <w:rsid w:val="003C1157"/>
    <w:rsid w:val="003C134E"/>
    <w:rsid w:val="003C149A"/>
    <w:rsid w:val="003C195D"/>
    <w:rsid w:val="003C2474"/>
    <w:rsid w:val="003C24F7"/>
    <w:rsid w:val="003C29BB"/>
    <w:rsid w:val="003C2DDB"/>
    <w:rsid w:val="003C2E56"/>
    <w:rsid w:val="003C3272"/>
    <w:rsid w:val="003C3400"/>
    <w:rsid w:val="003C34F2"/>
    <w:rsid w:val="003C39A4"/>
    <w:rsid w:val="003C3DDB"/>
    <w:rsid w:val="003C3F71"/>
    <w:rsid w:val="003C3FD5"/>
    <w:rsid w:val="003C43EC"/>
    <w:rsid w:val="003C4B93"/>
    <w:rsid w:val="003C4BD6"/>
    <w:rsid w:val="003C4C77"/>
    <w:rsid w:val="003C4FFF"/>
    <w:rsid w:val="003C58A0"/>
    <w:rsid w:val="003C6235"/>
    <w:rsid w:val="003C67E8"/>
    <w:rsid w:val="003C6C1A"/>
    <w:rsid w:val="003C725D"/>
    <w:rsid w:val="003C756F"/>
    <w:rsid w:val="003C7581"/>
    <w:rsid w:val="003C7808"/>
    <w:rsid w:val="003C7824"/>
    <w:rsid w:val="003C7D9F"/>
    <w:rsid w:val="003C7F4E"/>
    <w:rsid w:val="003D0491"/>
    <w:rsid w:val="003D04A5"/>
    <w:rsid w:val="003D0949"/>
    <w:rsid w:val="003D0A60"/>
    <w:rsid w:val="003D0D3F"/>
    <w:rsid w:val="003D0E27"/>
    <w:rsid w:val="003D0F8C"/>
    <w:rsid w:val="003D1696"/>
    <w:rsid w:val="003D1D5F"/>
    <w:rsid w:val="003D1E3B"/>
    <w:rsid w:val="003D1EEE"/>
    <w:rsid w:val="003D2169"/>
    <w:rsid w:val="003D2347"/>
    <w:rsid w:val="003D28F4"/>
    <w:rsid w:val="003D2ADA"/>
    <w:rsid w:val="003D3681"/>
    <w:rsid w:val="003D3742"/>
    <w:rsid w:val="003D38C5"/>
    <w:rsid w:val="003D3916"/>
    <w:rsid w:val="003D3A2E"/>
    <w:rsid w:val="003D3BFF"/>
    <w:rsid w:val="003D41AD"/>
    <w:rsid w:val="003D43B5"/>
    <w:rsid w:val="003D4845"/>
    <w:rsid w:val="003D4A70"/>
    <w:rsid w:val="003D4F5C"/>
    <w:rsid w:val="003D5178"/>
    <w:rsid w:val="003D5205"/>
    <w:rsid w:val="003D531A"/>
    <w:rsid w:val="003D553B"/>
    <w:rsid w:val="003D5D07"/>
    <w:rsid w:val="003D5D5D"/>
    <w:rsid w:val="003D5E7B"/>
    <w:rsid w:val="003D5ECD"/>
    <w:rsid w:val="003D61FB"/>
    <w:rsid w:val="003D6530"/>
    <w:rsid w:val="003D76BE"/>
    <w:rsid w:val="003D7A01"/>
    <w:rsid w:val="003D7D5F"/>
    <w:rsid w:val="003D7F3E"/>
    <w:rsid w:val="003D7FC5"/>
    <w:rsid w:val="003E003C"/>
    <w:rsid w:val="003E072F"/>
    <w:rsid w:val="003E0B0E"/>
    <w:rsid w:val="003E0D0C"/>
    <w:rsid w:val="003E0F2F"/>
    <w:rsid w:val="003E12E9"/>
    <w:rsid w:val="003E1645"/>
    <w:rsid w:val="003E168C"/>
    <w:rsid w:val="003E16DF"/>
    <w:rsid w:val="003E18E8"/>
    <w:rsid w:val="003E1921"/>
    <w:rsid w:val="003E196B"/>
    <w:rsid w:val="003E1B59"/>
    <w:rsid w:val="003E1B75"/>
    <w:rsid w:val="003E1D06"/>
    <w:rsid w:val="003E1D2B"/>
    <w:rsid w:val="003E1D93"/>
    <w:rsid w:val="003E2220"/>
    <w:rsid w:val="003E244D"/>
    <w:rsid w:val="003E24FF"/>
    <w:rsid w:val="003E25D0"/>
    <w:rsid w:val="003E2674"/>
    <w:rsid w:val="003E2F0F"/>
    <w:rsid w:val="003E300B"/>
    <w:rsid w:val="003E3462"/>
    <w:rsid w:val="003E38DA"/>
    <w:rsid w:val="003E38F2"/>
    <w:rsid w:val="003E3A40"/>
    <w:rsid w:val="003E3A90"/>
    <w:rsid w:val="003E3EEC"/>
    <w:rsid w:val="003E40DA"/>
    <w:rsid w:val="003E423D"/>
    <w:rsid w:val="003E459F"/>
    <w:rsid w:val="003E4C43"/>
    <w:rsid w:val="003E4DE9"/>
    <w:rsid w:val="003E4F55"/>
    <w:rsid w:val="003E53C1"/>
    <w:rsid w:val="003E5813"/>
    <w:rsid w:val="003E5ACA"/>
    <w:rsid w:val="003E5D1E"/>
    <w:rsid w:val="003E6074"/>
    <w:rsid w:val="003E6423"/>
    <w:rsid w:val="003E6633"/>
    <w:rsid w:val="003E6866"/>
    <w:rsid w:val="003E68DD"/>
    <w:rsid w:val="003E694F"/>
    <w:rsid w:val="003E69AC"/>
    <w:rsid w:val="003E6C31"/>
    <w:rsid w:val="003E6CDC"/>
    <w:rsid w:val="003E78C3"/>
    <w:rsid w:val="003E7AA9"/>
    <w:rsid w:val="003E7B16"/>
    <w:rsid w:val="003E7C5A"/>
    <w:rsid w:val="003F0114"/>
    <w:rsid w:val="003F0190"/>
    <w:rsid w:val="003F0576"/>
    <w:rsid w:val="003F12AE"/>
    <w:rsid w:val="003F1663"/>
    <w:rsid w:val="003F1769"/>
    <w:rsid w:val="003F1C5A"/>
    <w:rsid w:val="003F269F"/>
    <w:rsid w:val="003F278D"/>
    <w:rsid w:val="003F27ED"/>
    <w:rsid w:val="003F2AF6"/>
    <w:rsid w:val="003F2BF4"/>
    <w:rsid w:val="003F2D36"/>
    <w:rsid w:val="003F2D6D"/>
    <w:rsid w:val="003F2FB8"/>
    <w:rsid w:val="003F3287"/>
    <w:rsid w:val="003F3803"/>
    <w:rsid w:val="003F38BA"/>
    <w:rsid w:val="003F39D0"/>
    <w:rsid w:val="003F3A19"/>
    <w:rsid w:val="003F3DC0"/>
    <w:rsid w:val="003F44A0"/>
    <w:rsid w:val="003F4CE0"/>
    <w:rsid w:val="003F5537"/>
    <w:rsid w:val="003F56B5"/>
    <w:rsid w:val="003F5968"/>
    <w:rsid w:val="003F5A59"/>
    <w:rsid w:val="003F5B5F"/>
    <w:rsid w:val="003F6212"/>
    <w:rsid w:val="003F6767"/>
    <w:rsid w:val="003F68C6"/>
    <w:rsid w:val="003F6B6C"/>
    <w:rsid w:val="003F6B98"/>
    <w:rsid w:val="003F6BFC"/>
    <w:rsid w:val="003F6C35"/>
    <w:rsid w:val="003F6DDA"/>
    <w:rsid w:val="003F6E61"/>
    <w:rsid w:val="003F6EE8"/>
    <w:rsid w:val="003F7130"/>
    <w:rsid w:val="003F71B4"/>
    <w:rsid w:val="003F7354"/>
    <w:rsid w:val="003F765E"/>
    <w:rsid w:val="003F774B"/>
    <w:rsid w:val="003F77F9"/>
    <w:rsid w:val="003F7A17"/>
    <w:rsid w:val="003F7AAE"/>
    <w:rsid w:val="003F7B47"/>
    <w:rsid w:val="003F7C25"/>
    <w:rsid w:val="003F7EB6"/>
    <w:rsid w:val="003F7EEF"/>
    <w:rsid w:val="0040047A"/>
    <w:rsid w:val="004006C9"/>
    <w:rsid w:val="004008B8"/>
    <w:rsid w:val="00401B8F"/>
    <w:rsid w:val="004021E6"/>
    <w:rsid w:val="004024C0"/>
    <w:rsid w:val="0040293A"/>
    <w:rsid w:val="004029C5"/>
    <w:rsid w:val="00402AA1"/>
    <w:rsid w:val="004030ED"/>
    <w:rsid w:val="00403464"/>
    <w:rsid w:val="0040367B"/>
    <w:rsid w:val="00403870"/>
    <w:rsid w:val="00404691"/>
    <w:rsid w:val="0040470E"/>
    <w:rsid w:val="00404748"/>
    <w:rsid w:val="00404931"/>
    <w:rsid w:val="00404A9A"/>
    <w:rsid w:val="00404D76"/>
    <w:rsid w:val="00404FAE"/>
    <w:rsid w:val="004050B8"/>
    <w:rsid w:val="0040521B"/>
    <w:rsid w:val="00405814"/>
    <w:rsid w:val="00405A14"/>
    <w:rsid w:val="00405C23"/>
    <w:rsid w:val="004070A8"/>
    <w:rsid w:val="00407242"/>
    <w:rsid w:val="004073E9"/>
    <w:rsid w:val="004074E0"/>
    <w:rsid w:val="00407B71"/>
    <w:rsid w:val="00407C32"/>
    <w:rsid w:val="00407E17"/>
    <w:rsid w:val="00407E90"/>
    <w:rsid w:val="004100C0"/>
    <w:rsid w:val="004101A1"/>
    <w:rsid w:val="004101EF"/>
    <w:rsid w:val="0041020B"/>
    <w:rsid w:val="0041022E"/>
    <w:rsid w:val="00410775"/>
    <w:rsid w:val="0041098E"/>
    <w:rsid w:val="00410A55"/>
    <w:rsid w:val="00410DB3"/>
    <w:rsid w:val="004110DF"/>
    <w:rsid w:val="00411247"/>
    <w:rsid w:val="00411329"/>
    <w:rsid w:val="00411877"/>
    <w:rsid w:val="004118B1"/>
    <w:rsid w:val="00411DE8"/>
    <w:rsid w:val="0041206F"/>
    <w:rsid w:val="004120BC"/>
    <w:rsid w:val="00412926"/>
    <w:rsid w:val="00412ECE"/>
    <w:rsid w:val="0041325E"/>
    <w:rsid w:val="004135C2"/>
    <w:rsid w:val="004139FB"/>
    <w:rsid w:val="004141BE"/>
    <w:rsid w:val="004142F5"/>
    <w:rsid w:val="004143B2"/>
    <w:rsid w:val="00414B87"/>
    <w:rsid w:val="00414C53"/>
    <w:rsid w:val="00414D78"/>
    <w:rsid w:val="00414E57"/>
    <w:rsid w:val="00414E99"/>
    <w:rsid w:val="0041570E"/>
    <w:rsid w:val="00415761"/>
    <w:rsid w:val="00415BCE"/>
    <w:rsid w:val="004163A2"/>
    <w:rsid w:val="00416642"/>
    <w:rsid w:val="00416964"/>
    <w:rsid w:val="004169CC"/>
    <w:rsid w:val="00416CD5"/>
    <w:rsid w:val="0041701F"/>
    <w:rsid w:val="0041705A"/>
    <w:rsid w:val="00417203"/>
    <w:rsid w:val="00417A72"/>
    <w:rsid w:val="00417EA6"/>
    <w:rsid w:val="0042008B"/>
    <w:rsid w:val="0042013A"/>
    <w:rsid w:val="004203C2"/>
    <w:rsid w:val="00420B00"/>
    <w:rsid w:val="00420BB8"/>
    <w:rsid w:val="00420CB4"/>
    <w:rsid w:val="00420F76"/>
    <w:rsid w:val="00420FD2"/>
    <w:rsid w:val="004214B0"/>
    <w:rsid w:val="004217E4"/>
    <w:rsid w:val="00421CA8"/>
    <w:rsid w:val="00421D72"/>
    <w:rsid w:val="004222C3"/>
    <w:rsid w:val="00422878"/>
    <w:rsid w:val="00423076"/>
    <w:rsid w:val="00423BE0"/>
    <w:rsid w:val="00424249"/>
    <w:rsid w:val="004242B4"/>
    <w:rsid w:val="00424A0B"/>
    <w:rsid w:val="004252B5"/>
    <w:rsid w:val="00425853"/>
    <w:rsid w:val="00425CAB"/>
    <w:rsid w:val="00425E79"/>
    <w:rsid w:val="00425F3A"/>
    <w:rsid w:val="004263F3"/>
    <w:rsid w:val="004265FA"/>
    <w:rsid w:val="004269D0"/>
    <w:rsid w:val="00426ABA"/>
    <w:rsid w:val="00426AD9"/>
    <w:rsid w:val="00426AEC"/>
    <w:rsid w:val="00426B29"/>
    <w:rsid w:val="00427800"/>
    <w:rsid w:val="00427886"/>
    <w:rsid w:val="0042791C"/>
    <w:rsid w:val="00427B89"/>
    <w:rsid w:val="00427E89"/>
    <w:rsid w:val="004302FA"/>
    <w:rsid w:val="00430A96"/>
    <w:rsid w:val="00430CF8"/>
    <w:rsid w:val="00430FD2"/>
    <w:rsid w:val="00431112"/>
    <w:rsid w:val="004311E7"/>
    <w:rsid w:val="004311FD"/>
    <w:rsid w:val="00431289"/>
    <w:rsid w:val="00431302"/>
    <w:rsid w:val="00431A70"/>
    <w:rsid w:val="00431AB8"/>
    <w:rsid w:val="00431B47"/>
    <w:rsid w:val="00431CFB"/>
    <w:rsid w:val="00431E8E"/>
    <w:rsid w:val="00431FD0"/>
    <w:rsid w:val="00432029"/>
    <w:rsid w:val="00432CBB"/>
    <w:rsid w:val="00432FE2"/>
    <w:rsid w:val="00433080"/>
    <w:rsid w:val="004330B9"/>
    <w:rsid w:val="00433112"/>
    <w:rsid w:val="004333EB"/>
    <w:rsid w:val="00433FEA"/>
    <w:rsid w:val="004345C0"/>
    <w:rsid w:val="004346DB"/>
    <w:rsid w:val="00434A4E"/>
    <w:rsid w:val="0043528A"/>
    <w:rsid w:val="00435440"/>
    <w:rsid w:val="00435A21"/>
    <w:rsid w:val="00435F25"/>
    <w:rsid w:val="0043631E"/>
    <w:rsid w:val="00436758"/>
    <w:rsid w:val="00436AD3"/>
    <w:rsid w:val="00436D0F"/>
    <w:rsid w:val="00436FB7"/>
    <w:rsid w:val="00436FFD"/>
    <w:rsid w:val="00437068"/>
    <w:rsid w:val="004370EF"/>
    <w:rsid w:val="00437285"/>
    <w:rsid w:val="0043734B"/>
    <w:rsid w:val="004374EE"/>
    <w:rsid w:val="0044003A"/>
    <w:rsid w:val="00440349"/>
    <w:rsid w:val="0044038E"/>
    <w:rsid w:val="004409C8"/>
    <w:rsid w:val="00440EF2"/>
    <w:rsid w:val="00440F92"/>
    <w:rsid w:val="0044118F"/>
    <w:rsid w:val="004414B8"/>
    <w:rsid w:val="0044153E"/>
    <w:rsid w:val="00441D20"/>
    <w:rsid w:val="00441DC1"/>
    <w:rsid w:val="00441DCC"/>
    <w:rsid w:val="00441F67"/>
    <w:rsid w:val="0044337D"/>
    <w:rsid w:val="004435DE"/>
    <w:rsid w:val="00443B66"/>
    <w:rsid w:val="00443F7B"/>
    <w:rsid w:val="00444A16"/>
    <w:rsid w:val="00445265"/>
    <w:rsid w:val="00445893"/>
    <w:rsid w:val="00446141"/>
    <w:rsid w:val="004467F8"/>
    <w:rsid w:val="004470E9"/>
    <w:rsid w:val="00447149"/>
    <w:rsid w:val="004475BE"/>
    <w:rsid w:val="00447698"/>
    <w:rsid w:val="00447716"/>
    <w:rsid w:val="00447862"/>
    <w:rsid w:val="00447A58"/>
    <w:rsid w:val="004500A2"/>
    <w:rsid w:val="004502FE"/>
    <w:rsid w:val="004504A8"/>
    <w:rsid w:val="0045056E"/>
    <w:rsid w:val="00450794"/>
    <w:rsid w:val="004508A4"/>
    <w:rsid w:val="00450B7E"/>
    <w:rsid w:val="00450C19"/>
    <w:rsid w:val="00450C46"/>
    <w:rsid w:val="00450DF6"/>
    <w:rsid w:val="00450FB6"/>
    <w:rsid w:val="00451143"/>
    <w:rsid w:val="0045164A"/>
    <w:rsid w:val="0045197C"/>
    <w:rsid w:val="00451BA3"/>
    <w:rsid w:val="00451D98"/>
    <w:rsid w:val="004528E6"/>
    <w:rsid w:val="00452A94"/>
    <w:rsid w:val="0045305F"/>
    <w:rsid w:val="00453344"/>
    <w:rsid w:val="00453434"/>
    <w:rsid w:val="00453D1B"/>
    <w:rsid w:val="00453E2C"/>
    <w:rsid w:val="00454C24"/>
    <w:rsid w:val="004550BB"/>
    <w:rsid w:val="00455108"/>
    <w:rsid w:val="004553A8"/>
    <w:rsid w:val="00455492"/>
    <w:rsid w:val="00455495"/>
    <w:rsid w:val="0045585A"/>
    <w:rsid w:val="004559FC"/>
    <w:rsid w:val="00455E55"/>
    <w:rsid w:val="00455F25"/>
    <w:rsid w:val="00455FDC"/>
    <w:rsid w:val="00455FFC"/>
    <w:rsid w:val="0045668D"/>
    <w:rsid w:val="0045689C"/>
    <w:rsid w:val="00456F44"/>
    <w:rsid w:val="0045732F"/>
    <w:rsid w:val="00457466"/>
    <w:rsid w:val="00457A6E"/>
    <w:rsid w:val="00457CD9"/>
    <w:rsid w:val="00457DC4"/>
    <w:rsid w:val="00457DFF"/>
    <w:rsid w:val="00457E30"/>
    <w:rsid w:val="004600F7"/>
    <w:rsid w:val="0046047D"/>
    <w:rsid w:val="00460552"/>
    <w:rsid w:val="004607DD"/>
    <w:rsid w:val="00460834"/>
    <w:rsid w:val="00460AA3"/>
    <w:rsid w:val="00460BF1"/>
    <w:rsid w:val="00460E92"/>
    <w:rsid w:val="004610CE"/>
    <w:rsid w:val="00461407"/>
    <w:rsid w:val="004614F9"/>
    <w:rsid w:val="0046173D"/>
    <w:rsid w:val="004619BF"/>
    <w:rsid w:val="00461D60"/>
    <w:rsid w:val="00461F97"/>
    <w:rsid w:val="00462380"/>
    <w:rsid w:val="004625E8"/>
    <w:rsid w:val="004629CF"/>
    <w:rsid w:val="00463139"/>
    <w:rsid w:val="004638F8"/>
    <w:rsid w:val="004639C8"/>
    <w:rsid w:val="00463EBA"/>
    <w:rsid w:val="00464117"/>
    <w:rsid w:val="00464310"/>
    <w:rsid w:val="00464447"/>
    <w:rsid w:val="004645B5"/>
    <w:rsid w:val="00464A10"/>
    <w:rsid w:val="00464AE2"/>
    <w:rsid w:val="00464D1B"/>
    <w:rsid w:val="0046560A"/>
    <w:rsid w:val="0046573C"/>
    <w:rsid w:val="00465820"/>
    <w:rsid w:val="00465888"/>
    <w:rsid w:val="00465953"/>
    <w:rsid w:val="00465954"/>
    <w:rsid w:val="00465EAA"/>
    <w:rsid w:val="0046639C"/>
    <w:rsid w:val="004663EE"/>
    <w:rsid w:val="0046679D"/>
    <w:rsid w:val="0046681C"/>
    <w:rsid w:val="00466B61"/>
    <w:rsid w:val="00466E3F"/>
    <w:rsid w:val="00466EDE"/>
    <w:rsid w:val="00466F64"/>
    <w:rsid w:val="00466F8D"/>
    <w:rsid w:val="004676BD"/>
    <w:rsid w:val="00467C41"/>
    <w:rsid w:val="00467F3D"/>
    <w:rsid w:val="004703F0"/>
    <w:rsid w:val="00470E4D"/>
    <w:rsid w:val="00470EA9"/>
    <w:rsid w:val="0047110A"/>
    <w:rsid w:val="004712BE"/>
    <w:rsid w:val="0047136D"/>
    <w:rsid w:val="00471C45"/>
    <w:rsid w:val="00471DDF"/>
    <w:rsid w:val="004726EC"/>
    <w:rsid w:val="0047291A"/>
    <w:rsid w:val="004729B1"/>
    <w:rsid w:val="00472A6F"/>
    <w:rsid w:val="00472AD3"/>
    <w:rsid w:val="00472B6C"/>
    <w:rsid w:val="00472DB8"/>
    <w:rsid w:val="00473085"/>
    <w:rsid w:val="004730DB"/>
    <w:rsid w:val="004733DE"/>
    <w:rsid w:val="0047343B"/>
    <w:rsid w:val="00473454"/>
    <w:rsid w:val="004736C2"/>
    <w:rsid w:val="00473AA8"/>
    <w:rsid w:val="0047431E"/>
    <w:rsid w:val="004744CE"/>
    <w:rsid w:val="00474583"/>
    <w:rsid w:val="0047461A"/>
    <w:rsid w:val="00474962"/>
    <w:rsid w:val="00474A21"/>
    <w:rsid w:val="00474C3C"/>
    <w:rsid w:val="004757CE"/>
    <w:rsid w:val="0047593C"/>
    <w:rsid w:val="00475B73"/>
    <w:rsid w:val="00475BAE"/>
    <w:rsid w:val="00475CA9"/>
    <w:rsid w:val="00475E1A"/>
    <w:rsid w:val="00475EA2"/>
    <w:rsid w:val="00476099"/>
    <w:rsid w:val="0047617F"/>
    <w:rsid w:val="004763B2"/>
    <w:rsid w:val="00476641"/>
    <w:rsid w:val="00476948"/>
    <w:rsid w:val="004771FF"/>
    <w:rsid w:val="004778C5"/>
    <w:rsid w:val="00477A92"/>
    <w:rsid w:val="00477AE1"/>
    <w:rsid w:val="00477D68"/>
    <w:rsid w:val="004800F6"/>
    <w:rsid w:val="00480851"/>
    <w:rsid w:val="00480BDD"/>
    <w:rsid w:val="00480F42"/>
    <w:rsid w:val="0048143F"/>
    <w:rsid w:val="004817FF"/>
    <w:rsid w:val="004818A3"/>
    <w:rsid w:val="004819F4"/>
    <w:rsid w:val="00482539"/>
    <w:rsid w:val="00482C05"/>
    <w:rsid w:val="00482CA8"/>
    <w:rsid w:val="00482D5D"/>
    <w:rsid w:val="00482E2C"/>
    <w:rsid w:val="00483268"/>
    <w:rsid w:val="00483377"/>
    <w:rsid w:val="00483690"/>
    <w:rsid w:val="0048374E"/>
    <w:rsid w:val="00483763"/>
    <w:rsid w:val="004838EF"/>
    <w:rsid w:val="00483A0E"/>
    <w:rsid w:val="00483C7A"/>
    <w:rsid w:val="00483DAD"/>
    <w:rsid w:val="00484074"/>
    <w:rsid w:val="004840EC"/>
    <w:rsid w:val="004841D4"/>
    <w:rsid w:val="0048453B"/>
    <w:rsid w:val="0048477D"/>
    <w:rsid w:val="00484933"/>
    <w:rsid w:val="00484BD1"/>
    <w:rsid w:val="00484D4F"/>
    <w:rsid w:val="00485077"/>
    <w:rsid w:val="00485287"/>
    <w:rsid w:val="004857A1"/>
    <w:rsid w:val="004858D2"/>
    <w:rsid w:val="00485C9E"/>
    <w:rsid w:val="00485F23"/>
    <w:rsid w:val="0048622C"/>
    <w:rsid w:val="004862A8"/>
    <w:rsid w:val="004862C0"/>
    <w:rsid w:val="00486512"/>
    <w:rsid w:val="00486B19"/>
    <w:rsid w:val="00486CCD"/>
    <w:rsid w:val="00487225"/>
    <w:rsid w:val="004873A6"/>
    <w:rsid w:val="00487762"/>
    <w:rsid w:val="00487808"/>
    <w:rsid w:val="0048785B"/>
    <w:rsid w:val="00487A2F"/>
    <w:rsid w:val="00487C98"/>
    <w:rsid w:val="00487EDD"/>
    <w:rsid w:val="004900F2"/>
    <w:rsid w:val="0049026E"/>
    <w:rsid w:val="00490893"/>
    <w:rsid w:val="004909C7"/>
    <w:rsid w:val="00490BF9"/>
    <w:rsid w:val="00490DC7"/>
    <w:rsid w:val="00490F6D"/>
    <w:rsid w:val="00491265"/>
    <w:rsid w:val="00491430"/>
    <w:rsid w:val="00491929"/>
    <w:rsid w:val="00491C67"/>
    <w:rsid w:val="00491E0A"/>
    <w:rsid w:val="00492112"/>
    <w:rsid w:val="00492266"/>
    <w:rsid w:val="00492279"/>
    <w:rsid w:val="004924B7"/>
    <w:rsid w:val="004926AC"/>
    <w:rsid w:val="004926D4"/>
    <w:rsid w:val="0049270A"/>
    <w:rsid w:val="004927DA"/>
    <w:rsid w:val="00492A14"/>
    <w:rsid w:val="00492A4D"/>
    <w:rsid w:val="0049331C"/>
    <w:rsid w:val="00493406"/>
    <w:rsid w:val="004934D8"/>
    <w:rsid w:val="00493823"/>
    <w:rsid w:val="00494001"/>
    <w:rsid w:val="004942D6"/>
    <w:rsid w:val="00494CDF"/>
    <w:rsid w:val="00494F42"/>
    <w:rsid w:val="0049551F"/>
    <w:rsid w:val="0049560A"/>
    <w:rsid w:val="00495CE2"/>
    <w:rsid w:val="00497032"/>
    <w:rsid w:val="00497172"/>
    <w:rsid w:val="0049736D"/>
    <w:rsid w:val="00497D71"/>
    <w:rsid w:val="004A0351"/>
    <w:rsid w:val="004A03B0"/>
    <w:rsid w:val="004A0948"/>
    <w:rsid w:val="004A0D62"/>
    <w:rsid w:val="004A0FC3"/>
    <w:rsid w:val="004A0FD7"/>
    <w:rsid w:val="004A12B8"/>
    <w:rsid w:val="004A1DD7"/>
    <w:rsid w:val="004A1EC8"/>
    <w:rsid w:val="004A24FC"/>
    <w:rsid w:val="004A2952"/>
    <w:rsid w:val="004A2A68"/>
    <w:rsid w:val="004A2C7E"/>
    <w:rsid w:val="004A2E61"/>
    <w:rsid w:val="004A2FB2"/>
    <w:rsid w:val="004A33DF"/>
    <w:rsid w:val="004A36C1"/>
    <w:rsid w:val="004A38DC"/>
    <w:rsid w:val="004A3DA5"/>
    <w:rsid w:val="004A3E6E"/>
    <w:rsid w:val="004A42FA"/>
    <w:rsid w:val="004A4549"/>
    <w:rsid w:val="004A4567"/>
    <w:rsid w:val="004A4E0A"/>
    <w:rsid w:val="004A5273"/>
    <w:rsid w:val="004A5CF2"/>
    <w:rsid w:val="004A62CB"/>
    <w:rsid w:val="004A6650"/>
    <w:rsid w:val="004A6D09"/>
    <w:rsid w:val="004A6FC1"/>
    <w:rsid w:val="004A717C"/>
    <w:rsid w:val="004A74B4"/>
    <w:rsid w:val="004A7FA6"/>
    <w:rsid w:val="004B07F7"/>
    <w:rsid w:val="004B0824"/>
    <w:rsid w:val="004B0A03"/>
    <w:rsid w:val="004B0A6E"/>
    <w:rsid w:val="004B0B42"/>
    <w:rsid w:val="004B1378"/>
    <w:rsid w:val="004B13E7"/>
    <w:rsid w:val="004B155D"/>
    <w:rsid w:val="004B15B1"/>
    <w:rsid w:val="004B1DBA"/>
    <w:rsid w:val="004B1E16"/>
    <w:rsid w:val="004B2140"/>
    <w:rsid w:val="004B2161"/>
    <w:rsid w:val="004B2284"/>
    <w:rsid w:val="004B2804"/>
    <w:rsid w:val="004B2E62"/>
    <w:rsid w:val="004B2F96"/>
    <w:rsid w:val="004B315A"/>
    <w:rsid w:val="004B3961"/>
    <w:rsid w:val="004B3E76"/>
    <w:rsid w:val="004B4212"/>
    <w:rsid w:val="004B4576"/>
    <w:rsid w:val="004B4775"/>
    <w:rsid w:val="004B4778"/>
    <w:rsid w:val="004B4785"/>
    <w:rsid w:val="004B49AD"/>
    <w:rsid w:val="004B49F4"/>
    <w:rsid w:val="004B5096"/>
    <w:rsid w:val="004B51E9"/>
    <w:rsid w:val="004B51F2"/>
    <w:rsid w:val="004B569D"/>
    <w:rsid w:val="004B5963"/>
    <w:rsid w:val="004B5B53"/>
    <w:rsid w:val="004B5EBE"/>
    <w:rsid w:val="004B5F94"/>
    <w:rsid w:val="004B637F"/>
    <w:rsid w:val="004B646A"/>
    <w:rsid w:val="004B65A6"/>
    <w:rsid w:val="004B6633"/>
    <w:rsid w:val="004B66DE"/>
    <w:rsid w:val="004B6B27"/>
    <w:rsid w:val="004B71D1"/>
    <w:rsid w:val="004B75FB"/>
    <w:rsid w:val="004C0433"/>
    <w:rsid w:val="004C0CDF"/>
    <w:rsid w:val="004C0FA7"/>
    <w:rsid w:val="004C125C"/>
    <w:rsid w:val="004C1395"/>
    <w:rsid w:val="004C160B"/>
    <w:rsid w:val="004C1E19"/>
    <w:rsid w:val="004C1FAA"/>
    <w:rsid w:val="004C20FB"/>
    <w:rsid w:val="004C27C4"/>
    <w:rsid w:val="004C2A98"/>
    <w:rsid w:val="004C316A"/>
    <w:rsid w:val="004C3170"/>
    <w:rsid w:val="004C33EF"/>
    <w:rsid w:val="004C34E4"/>
    <w:rsid w:val="004C3503"/>
    <w:rsid w:val="004C3697"/>
    <w:rsid w:val="004C3953"/>
    <w:rsid w:val="004C3DA6"/>
    <w:rsid w:val="004C41C2"/>
    <w:rsid w:val="004C4201"/>
    <w:rsid w:val="004C4854"/>
    <w:rsid w:val="004C4B56"/>
    <w:rsid w:val="004C4FEA"/>
    <w:rsid w:val="004C50BE"/>
    <w:rsid w:val="004C55F0"/>
    <w:rsid w:val="004C5857"/>
    <w:rsid w:val="004C5D37"/>
    <w:rsid w:val="004C62ED"/>
    <w:rsid w:val="004C62EF"/>
    <w:rsid w:val="004C6A8E"/>
    <w:rsid w:val="004C6BD6"/>
    <w:rsid w:val="004C6DA5"/>
    <w:rsid w:val="004C7304"/>
    <w:rsid w:val="004C76E8"/>
    <w:rsid w:val="004D0357"/>
    <w:rsid w:val="004D044A"/>
    <w:rsid w:val="004D0832"/>
    <w:rsid w:val="004D08D7"/>
    <w:rsid w:val="004D0A0F"/>
    <w:rsid w:val="004D0FAD"/>
    <w:rsid w:val="004D1419"/>
    <w:rsid w:val="004D15EF"/>
    <w:rsid w:val="004D1862"/>
    <w:rsid w:val="004D1F40"/>
    <w:rsid w:val="004D21F0"/>
    <w:rsid w:val="004D25CD"/>
    <w:rsid w:val="004D28A0"/>
    <w:rsid w:val="004D2980"/>
    <w:rsid w:val="004D2A5A"/>
    <w:rsid w:val="004D2F5A"/>
    <w:rsid w:val="004D2F83"/>
    <w:rsid w:val="004D2F8E"/>
    <w:rsid w:val="004D312A"/>
    <w:rsid w:val="004D3632"/>
    <w:rsid w:val="004D3C85"/>
    <w:rsid w:val="004D40E2"/>
    <w:rsid w:val="004D42FF"/>
    <w:rsid w:val="004D44A4"/>
    <w:rsid w:val="004D477F"/>
    <w:rsid w:val="004D493B"/>
    <w:rsid w:val="004D50D2"/>
    <w:rsid w:val="004D52B8"/>
    <w:rsid w:val="004D53BC"/>
    <w:rsid w:val="004D54AC"/>
    <w:rsid w:val="004D55A1"/>
    <w:rsid w:val="004D57D1"/>
    <w:rsid w:val="004D58EF"/>
    <w:rsid w:val="004D58F6"/>
    <w:rsid w:val="004D59F9"/>
    <w:rsid w:val="004D5A67"/>
    <w:rsid w:val="004D5D12"/>
    <w:rsid w:val="004D5E95"/>
    <w:rsid w:val="004D63B5"/>
    <w:rsid w:val="004D65AB"/>
    <w:rsid w:val="004D6659"/>
    <w:rsid w:val="004D6770"/>
    <w:rsid w:val="004D681D"/>
    <w:rsid w:val="004D7336"/>
    <w:rsid w:val="004D7CDE"/>
    <w:rsid w:val="004E0167"/>
    <w:rsid w:val="004E0AD2"/>
    <w:rsid w:val="004E107A"/>
    <w:rsid w:val="004E1E40"/>
    <w:rsid w:val="004E1F25"/>
    <w:rsid w:val="004E272C"/>
    <w:rsid w:val="004E28B3"/>
    <w:rsid w:val="004E2930"/>
    <w:rsid w:val="004E2951"/>
    <w:rsid w:val="004E3078"/>
    <w:rsid w:val="004E3085"/>
    <w:rsid w:val="004E3090"/>
    <w:rsid w:val="004E38AC"/>
    <w:rsid w:val="004E38EA"/>
    <w:rsid w:val="004E3B85"/>
    <w:rsid w:val="004E3F9E"/>
    <w:rsid w:val="004E4357"/>
    <w:rsid w:val="004E43E2"/>
    <w:rsid w:val="004E4691"/>
    <w:rsid w:val="004E485A"/>
    <w:rsid w:val="004E4B30"/>
    <w:rsid w:val="004E4FED"/>
    <w:rsid w:val="004E501C"/>
    <w:rsid w:val="004E5408"/>
    <w:rsid w:val="004E55E3"/>
    <w:rsid w:val="004E5705"/>
    <w:rsid w:val="004E572B"/>
    <w:rsid w:val="004E576E"/>
    <w:rsid w:val="004E58F9"/>
    <w:rsid w:val="004E59E6"/>
    <w:rsid w:val="004E5A0E"/>
    <w:rsid w:val="004E5EA4"/>
    <w:rsid w:val="004E5EFA"/>
    <w:rsid w:val="004E5F01"/>
    <w:rsid w:val="004E63BD"/>
    <w:rsid w:val="004E655C"/>
    <w:rsid w:val="004E6659"/>
    <w:rsid w:val="004E6695"/>
    <w:rsid w:val="004E6934"/>
    <w:rsid w:val="004E6BB3"/>
    <w:rsid w:val="004E7183"/>
    <w:rsid w:val="004E71B3"/>
    <w:rsid w:val="004E7308"/>
    <w:rsid w:val="004E7333"/>
    <w:rsid w:val="004E73FF"/>
    <w:rsid w:val="004F02A1"/>
    <w:rsid w:val="004F0D66"/>
    <w:rsid w:val="004F14A4"/>
    <w:rsid w:val="004F1549"/>
    <w:rsid w:val="004F1980"/>
    <w:rsid w:val="004F199D"/>
    <w:rsid w:val="004F1F2B"/>
    <w:rsid w:val="004F22DD"/>
    <w:rsid w:val="004F23C8"/>
    <w:rsid w:val="004F25A6"/>
    <w:rsid w:val="004F28D7"/>
    <w:rsid w:val="004F2983"/>
    <w:rsid w:val="004F3B3B"/>
    <w:rsid w:val="004F3C98"/>
    <w:rsid w:val="004F43F3"/>
    <w:rsid w:val="004F4ABF"/>
    <w:rsid w:val="004F4B96"/>
    <w:rsid w:val="004F4C13"/>
    <w:rsid w:val="004F5558"/>
    <w:rsid w:val="004F5766"/>
    <w:rsid w:val="004F59B0"/>
    <w:rsid w:val="004F5A69"/>
    <w:rsid w:val="004F5B80"/>
    <w:rsid w:val="004F6101"/>
    <w:rsid w:val="004F61EB"/>
    <w:rsid w:val="004F626B"/>
    <w:rsid w:val="004F6DB5"/>
    <w:rsid w:val="004F79C9"/>
    <w:rsid w:val="004F79EF"/>
    <w:rsid w:val="00500251"/>
    <w:rsid w:val="0050028C"/>
    <w:rsid w:val="00500787"/>
    <w:rsid w:val="005007CF"/>
    <w:rsid w:val="00500A4A"/>
    <w:rsid w:val="00500A9B"/>
    <w:rsid w:val="00500BDD"/>
    <w:rsid w:val="00501160"/>
    <w:rsid w:val="00501D69"/>
    <w:rsid w:val="00501FF6"/>
    <w:rsid w:val="005025D0"/>
    <w:rsid w:val="00502752"/>
    <w:rsid w:val="005027A5"/>
    <w:rsid w:val="00502A0E"/>
    <w:rsid w:val="00502A46"/>
    <w:rsid w:val="005031CB"/>
    <w:rsid w:val="00503404"/>
    <w:rsid w:val="0050397F"/>
    <w:rsid w:val="00504853"/>
    <w:rsid w:val="00504C9B"/>
    <w:rsid w:val="005053F1"/>
    <w:rsid w:val="00505496"/>
    <w:rsid w:val="00505542"/>
    <w:rsid w:val="00506217"/>
    <w:rsid w:val="0050693D"/>
    <w:rsid w:val="00506A83"/>
    <w:rsid w:val="00506CCA"/>
    <w:rsid w:val="00506F13"/>
    <w:rsid w:val="00506F28"/>
    <w:rsid w:val="0050704D"/>
    <w:rsid w:val="00507175"/>
    <w:rsid w:val="005077D1"/>
    <w:rsid w:val="00507A7F"/>
    <w:rsid w:val="00507D4A"/>
    <w:rsid w:val="005103E5"/>
    <w:rsid w:val="0051049B"/>
    <w:rsid w:val="00510A0C"/>
    <w:rsid w:val="00510C2D"/>
    <w:rsid w:val="00510DDC"/>
    <w:rsid w:val="0051118F"/>
    <w:rsid w:val="0051129A"/>
    <w:rsid w:val="005112E8"/>
    <w:rsid w:val="00511519"/>
    <w:rsid w:val="005116A3"/>
    <w:rsid w:val="00511B66"/>
    <w:rsid w:val="00511D3A"/>
    <w:rsid w:val="00511E41"/>
    <w:rsid w:val="0051201B"/>
    <w:rsid w:val="00512129"/>
    <w:rsid w:val="005121F4"/>
    <w:rsid w:val="00512417"/>
    <w:rsid w:val="00512A3D"/>
    <w:rsid w:val="00512F2A"/>
    <w:rsid w:val="0051357C"/>
    <w:rsid w:val="00513635"/>
    <w:rsid w:val="005136E4"/>
    <w:rsid w:val="00513A97"/>
    <w:rsid w:val="00513ACB"/>
    <w:rsid w:val="00513E7A"/>
    <w:rsid w:val="00514A65"/>
    <w:rsid w:val="00514B96"/>
    <w:rsid w:val="00514FC1"/>
    <w:rsid w:val="0051532C"/>
    <w:rsid w:val="00515362"/>
    <w:rsid w:val="00515A62"/>
    <w:rsid w:val="00515D00"/>
    <w:rsid w:val="00515F9D"/>
    <w:rsid w:val="0051619B"/>
    <w:rsid w:val="00516266"/>
    <w:rsid w:val="00516468"/>
    <w:rsid w:val="0051685A"/>
    <w:rsid w:val="00516863"/>
    <w:rsid w:val="00516D6C"/>
    <w:rsid w:val="0051789A"/>
    <w:rsid w:val="00517AB0"/>
    <w:rsid w:val="00520066"/>
    <w:rsid w:val="00520076"/>
    <w:rsid w:val="005201F3"/>
    <w:rsid w:val="005203E6"/>
    <w:rsid w:val="005204C9"/>
    <w:rsid w:val="005206C5"/>
    <w:rsid w:val="00520A72"/>
    <w:rsid w:val="00520E0B"/>
    <w:rsid w:val="00521A5B"/>
    <w:rsid w:val="00521AF4"/>
    <w:rsid w:val="00521B4E"/>
    <w:rsid w:val="005224FA"/>
    <w:rsid w:val="0052260A"/>
    <w:rsid w:val="005227F1"/>
    <w:rsid w:val="00522E2E"/>
    <w:rsid w:val="0052367F"/>
    <w:rsid w:val="00523D01"/>
    <w:rsid w:val="0052400B"/>
    <w:rsid w:val="00524511"/>
    <w:rsid w:val="005245F4"/>
    <w:rsid w:val="005247FC"/>
    <w:rsid w:val="00524A54"/>
    <w:rsid w:val="00524C0A"/>
    <w:rsid w:val="00524C28"/>
    <w:rsid w:val="00524EB5"/>
    <w:rsid w:val="0052538E"/>
    <w:rsid w:val="00525AF9"/>
    <w:rsid w:val="00525C66"/>
    <w:rsid w:val="00525DFB"/>
    <w:rsid w:val="00525FB0"/>
    <w:rsid w:val="0052604C"/>
    <w:rsid w:val="00526605"/>
    <w:rsid w:val="00526D35"/>
    <w:rsid w:val="00526E79"/>
    <w:rsid w:val="00526FD8"/>
    <w:rsid w:val="005272EC"/>
    <w:rsid w:val="005273FE"/>
    <w:rsid w:val="00527CE9"/>
    <w:rsid w:val="00527E58"/>
    <w:rsid w:val="00527F06"/>
    <w:rsid w:val="0053023B"/>
    <w:rsid w:val="0053050D"/>
    <w:rsid w:val="005306AB"/>
    <w:rsid w:val="00530839"/>
    <w:rsid w:val="005308A6"/>
    <w:rsid w:val="005308F4"/>
    <w:rsid w:val="00530C48"/>
    <w:rsid w:val="00531069"/>
    <w:rsid w:val="00531184"/>
    <w:rsid w:val="0053164C"/>
    <w:rsid w:val="005321FB"/>
    <w:rsid w:val="0053228D"/>
    <w:rsid w:val="0053230B"/>
    <w:rsid w:val="0053245C"/>
    <w:rsid w:val="0053256A"/>
    <w:rsid w:val="005326FD"/>
    <w:rsid w:val="00532B84"/>
    <w:rsid w:val="00533205"/>
    <w:rsid w:val="00533670"/>
    <w:rsid w:val="00533C76"/>
    <w:rsid w:val="005340CA"/>
    <w:rsid w:val="0053424B"/>
    <w:rsid w:val="005342EE"/>
    <w:rsid w:val="005343F4"/>
    <w:rsid w:val="00534585"/>
    <w:rsid w:val="00534995"/>
    <w:rsid w:val="00534DD2"/>
    <w:rsid w:val="00534E03"/>
    <w:rsid w:val="00534E15"/>
    <w:rsid w:val="00534F18"/>
    <w:rsid w:val="00534F80"/>
    <w:rsid w:val="00535008"/>
    <w:rsid w:val="005351B9"/>
    <w:rsid w:val="0053521C"/>
    <w:rsid w:val="00535312"/>
    <w:rsid w:val="0053548A"/>
    <w:rsid w:val="00535919"/>
    <w:rsid w:val="005359F8"/>
    <w:rsid w:val="00535B55"/>
    <w:rsid w:val="00535E91"/>
    <w:rsid w:val="005365A7"/>
    <w:rsid w:val="005367DF"/>
    <w:rsid w:val="00536931"/>
    <w:rsid w:val="00536A29"/>
    <w:rsid w:val="00537191"/>
    <w:rsid w:val="00537215"/>
    <w:rsid w:val="00537502"/>
    <w:rsid w:val="005379A0"/>
    <w:rsid w:val="0054031A"/>
    <w:rsid w:val="00540356"/>
    <w:rsid w:val="0054064C"/>
    <w:rsid w:val="00540EA3"/>
    <w:rsid w:val="005410ED"/>
    <w:rsid w:val="00541407"/>
    <w:rsid w:val="00541CA6"/>
    <w:rsid w:val="00541EDA"/>
    <w:rsid w:val="00541F50"/>
    <w:rsid w:val="0054200F"/>
    <w:rsid w:val="005420CE"/>
    <w:rsid w:val="00542129"/>
    <w:rsid w:val="0054251D"/>
    <w:rsid w:val="0054288B"/>
    <w:rsid w:val="005429AD"/>
    <w:rsid w:val="00542B0A"/>
    <w:rsid w:val="005432B9"/>
    <w:rsid w:val="005434E2"/>
    <w:rsid w:val="00543616"/>
    <w:rsid w:val="00543637"/>
    <w:rsid w:val="0054394B"/>
    <w:rsid w:val="00543B41"/>
    <w:rsid w:val="0054403B"/>
    <w:rsid w:val="00544125"/>
    <w:rsid w:val="00544361"/>
    <w:rsid w:val="005445D6"/>
    <w:rsid w:val="0054485A"/>
    <w:rsid w:val="00544878"/>
    <w:rsid w:val="00544B43"/>
    <w:rsid w:val="00544C24"/>
    <w:rsid w:val="00544CE8"/>
    <w:rsid w:val="00544D61"/>
    <w:rsid w:val="00544DA5"/>
    <w:rsid w:val="00544E54"/>
    <w:rsid w:val="00545546"/>
    <w:rsid w:val="00545C50"/>
    <w:rsid w:val="00545DED"/>
    <w:rsid w:val="005469F7"/>
    <w:rsid w:val="0054719F"/>
    <w:rsid w:val="005472BE"/>
    <w:rsid w:val="005476DD"/>
    <w:rsid w:val="005478E5"/>
    <w:rsid w:val="00547CDC"/>
    <w:rsid w:val="00547F34"/>
    <w:rsid w:val="005500E4"/>
    <w:rsid w:val="005505CA"/>
    <w:rsid w:val="005506F0"/>
    <w:rsid w:val="0055070A"/>
    <w:rsid w:val="005509EC"/>
    <w:rsid w:val="00550C6F"/>
    <w:rsid w:val="00550EA8"/>
    <w:rsid w:val="00550FD9"/>
    <w:rsid w:val="0055127F"/>
    <w:rsid w:val="00551560"/>
    <w:rsid w:val="0055184F"/>
    <w:rsid w:val="00551CF0"/>
    <w:rsid w:val="00551F52"/>
    <w:rsid w:val="00551F53"/>
    <w:rsid w:val="0055232C"/>
    <w:rsid w:val="005523E0"/>
    <w:rsid w:val="005526AA"/>
    <w:rsid w:val="00552B9D"/>
    <w:rsid w:val="00552D37"/>
    <w:rsid w:val="005537FC"/>
    <w:rsid w:val="005539D2"/>
    <w:rsid w:val="00553D30"/>
    <w:rsid w:val="00553E32"/>
    <w:rsid w:val="005543BA"/>
    <w:rsid w:val="005543D2"/>
    <w:rsid w:val="00554D58"/>
    <w:rsid w:val="005550E3"/>
    <w:rsid w:val="005565E5"/>
    <w:rsid w:val="0055676D"/>
    <w:rsid w:val="00556AE9"/>
    <w:rsid w:val="00556B52"/>
    <w:rsid w:val="00556BFF"/>
    <w:rsid w:val="00556E30"/>
    <w:rsid w:val="005570FA"/>
    <w:rsid w:val="00557B70"/>
    <w:rsid w:val="00557BCD"/>
    <w:rsid w:val="00557DE4"/>
    <w:rsid w:val="0056004B"/>
    <w:rsid w:val="00560244"/>
    <w:rsid w:val="00560861"/>
    <w:rsid w:val="00560C00"/>
    <w:rsid w:val="00560DA4"/>
    <w:rsid w:val="005610B2"/>
    <w:rsid w:val="005616E3"/>
    <w:rsid w:val="0056174C"/>
    <w:rsid w:val="005619C5"/>
    <w:rsid w:val="005619CC"/>
    <w:rsid w:val="00561C9D"/>
    <w:rsid w:val="00561CC4"/>
    <w:rsid w:val="00561D6D"/>
    <w:rsid w:val="00562161"/>
    <w:rsid w:val="00562604"/>
    <w:rsid w:val="00562696"/>
    <w:rsid w:val="00562906"/>
    <w:rsid w:val="00562ACF"/>
    <w:rsid w:val="00562FF0"/>
    <w:rsid w:val="0056309C"/>
    <w:rsid w:val="00563265"/>
    <w:rsid w:val="00563327"/>
    <w:rsid w:val="00563A36"/>
    <w:rsid w:val="00563A7C"/>
    <w:rsid w:val="00563BB5"/>
    <w:rsid w:val="00563DB8"/>
    <w:rsid w:val="0056404F"/>
    <w:rsid w:val="005647A4"/>
    <w:rsid w:val="00564B29"/>
    <w:rsid w:val="00564F28"/>
    <w:rsid w:val="00565739"/>
    <w:rsid w:val="00565A26"/>
    <w:rsid w:val="00565A36"/>
    <w:rsid w:val="00565C5C"/>
    <w:rsid w:val="00565FE8"/>
    <w:rsid w:val="005660C0"/>
    <w:rsid w:val="005663BA"/>
    <w:rsid w:val="0056642E"/>
    <w:rsid w:val="00566610"/>
    <w:rsid w:val="005666D7"/>
    <w:rsid w:val="0056678B"/>
    <w:rsid w:val="005667CF"/>
    <w:rsid w:val="00566C1E"/>
    <w:rsid w:val="00566D44"/>
    <w:rsid w:val="00566DC2"/>
    <w:rsid w:val="0056724B"/>
    <w:rsid w:val="005674E1"/>
    <w:rsid w:val="00567EDC"/>
    <w:rsid w:val="0057020F"/>
    <w:rsid w:val="005704E6"/>
    <w:rsid w:val="0057055D"/>
    <w:rsid w:val="00570827"/>
    <w:rsid w:val="00570AB9"/>
    <w:rsid w:val="00570C78"/>
    <w:rsid w:val="00570CA7"/>
    <w:rsid w:val="00570D8B"/>
    <w:rsid w:val="00570F82"/>
    <w:rsid w:val="0057101E"/>
    <w:rsid w:val="00571138"/>
    <w:rsid w:val="00571278"/>
    <w:rsid w:val="00571665"/>
    <w:rsid w:val="00572031"/>
    <w:rsid w:val="00572095"/>
    <w:rsid w:val="00572876"/>
    <w:rsid w:val="00572BBF"/>
    <w:rsid w:val="00573158"/>
    <w:rsid w:val="00573673"/>
    <w:rsid w:val="00573BCC"/>
    <w:rsid w:val="00573F9A"/>
    <w:rsid w:val="005742D8"/>
    <w:rsid w:val="005743D2"/>
    <w:rsid w:val="005743E7"/>
    <w:rsid w:val="00574832"/>
    <w:rsid w:val="00574AF9"/>
    <w:rsid w:val="00574E07"/>
    <w:rsid w:val="00574E09"/>
    <w:rsid w:val="00575210"/>
    <w:rsid w:val="00575DA6"/>
    <w:rsid w:val="00575E4C"/>
    <w:rsid w:val="00575F8B"/>
    <w:rsid w:val="00576244"/>
    <w:rsid w:val="005765DD"/>
    <w:rsid w:val="00576638"/>
    <w:rsid w:val="005767AF"/>
    <w:rsid w:val="0057683E"/>
    <w:rsid w:val="00576CC0"/>
    <w:rsid w:val="00576CF1"/>
    <w:rsid w:val="00577394"/>
    <w:rsid w:val="0057748C"/>
    <w:rsid w:val="005777F7"/>
    <w:rsid w:val="00577945"/>
    <w:rsid w:val="00577A08"/>
    <w:rsid w:val="00577A3A"/>
    <w:rsid w:val="00577A86"/>
    <w:rsid w:val="00577B31"/>
    <w:rsid w:val="00577DE4"/>
    <w:rsid w:val="0058029E"/>
    <w:rsid w:val="00580862"/>
    <w:rsid w:val="005808A1"/>
    <w:rsid w:val="005808AA"/>
    <w:rsid w:val="005809A6"/>
    <w:rsid w:val="00580C89"/>
    <w:rsid w:val="00581485"/>
    <w:rsid w:val="005814E8"/>
    <w:rsid w:val="00581F6C"/>
    <w:rsid w:val="00582310"/>
    <w:rsid w:val="005827FC"/>
    <w:rsid w:val="0058286C"/>
    <w:rsid w:val="00583717"/>
    <w:rsid w:val="005839FA"/>
    <w:rsid w:val="00583D1E"/>
    <w:rsid w:val="00583E33"/>
    <w:rsid w:val="0058404B"/>
    <w:rsid w:val="00584173"/>
    <w:rsid w:val="005843C7"/>
    <w:rsid w:val="005843F6"/>
    <w:rsid w:val="005844AF"/>
    <w:rsid w:val="005845E0"/>
    <w:rsid w:val="00584A5C"/>
    <w:rsid w:val="00584D26"/>
    <w:rsid w:val="00584D67"/>
    <w:rsid w:val="005852ED"/>
    <w:rsid w:val="00585404"/>
    <w:rsid w:val="005854D6"/>
    <w:rsid w:val="00585B17"/>
    <w:rsid w:val="00585CCD"/>
    <w:rsid w:val="00586244"/>
    <w:rsid w:val="00586468"/>
    <w:rsid w:val="00586700"/>
    <w:rsid w:val="0058682C"/>
    <w:rsid w:val="00586936"/>
    <w:rsid w:val="00586F5C"/>
    <w:rsid w:val="00587672"/>
    <w:rsid w:val="00587921"/>
    <w:rsid w:val="00587A9B"/>
    <w:rsid w:val="00587F2D"/>
    <w:rsid w:val="005902AC"/>
    <w:rsid w:val="00590A64"/>
    <w:rsid w:val="00590E7A"/>
    <w:rsid w:val="00591337"/>
    <w:rsid w:val="00591385"/>
    <w:rsid w:val="00591722"/>
    <w:rsid w:val="00591A12"/>
    <w:rsid w:val="00591C3A"/>
    <w:rsid w:val="00591F5E"/>
    <w:rsid w:val="00591FDE"/>
    <w:rsid w:val="00592384"/>
    <w:rsid w:val="005924C2"/>
    <w:rsid w:val="00592C20"/>
    <w:rsid w:val="00592C47"/>
    <w:rsid w:val="00592DE9"/>
    <w:rsid w:val="00592FD3"/>
    <w:rsid w:val="00593273"/>
    <w:rsid w:val="00593A27"/>
    <w:rsid w:val="00593B79"/>
    <w:rsid w:val="00593BAA"/>
    <w:rsid w:val="00593E41"/>
    <w:rsid w:val="005942CA"/>
    <w:rsid w:val="00594521"/>
    <w:rsid w:val="00594839"/>
    <w:rsid w:val="00594D61"/>
    <w:rsid w:val="00594E9E"/>
    <w:rsid w:val="0059552C"/>
    <w:rsid w:val="005955BA"/>
    <w:rsid w:val="00595959"/>
    <w:rsid w:val="00595DC1"/>
    <w:rsid w:val="00596397"/>
    <w:rsid w:val="0059680D"/>
    <w:rsid w:val="00596BE4"/>
    <w:rsid w:val="00596C05"/>
    <w:rsid w:val="00597002"/>
    <w:rsid w:val="005970BD"/>
    <w:rsid w:val="00597467"/>
    <w:rsid w:val="00597979"/>
    <w:rsid w:val="00597DF7"/>
    <w:rsid w:val="00597E37"/>
    <w:rsid w:val="00597F03"/>
    <w:rsid w:val="005A017A"/>
    <w:rsid w:val="005A01BA"/>
    <w:rsid w:val="005A02B2"/>
    <w:rsid w:val="005A069B"/>
    <w:rsid w:val="005A0827"/>
    <w:rsid w:val="005A08A5"/>
    <w:rsid w:val="005A09E0"/>
    <w:rsid w:val="005A1234"/>
    <w:rsid w:val="005A17EF"/>
    <w:rsid w:val="005A1EED"/>
    <w:rsid w:val="005A1FEC"/>
    <w:rsid w:val="005A21A2"/>
    <w:rsid w:val="005A2B4C"/>
    <w:rsid w:val="005A2C38"/>
    <w:rsid w:val="005A3281"/>
    <w:rsid w:val="005A343A"/>
    <w:rsid w:val="005A3846"/>
    <w:rsid w:val="005A3BA9"/>
    <w:rsid w:val="005A3D41"/>
    <w:rsid w:val="005A3F50"/>
    <w:rsid w:val="005A3FDC"/>
    <w:rsid w:val="005A44A6"/>
    <w:rsid w:val="005A4894"/>
    <w:rsid w:val="005A5336"/>
    <w:rsid w:val="005A5572"/>
    <w:rsid w:val="005A5D50"/>
    <w:rsid w:val="005A6114"/>
    <w:rsid w:val="005A64C8"/>
    <w:rsid w:val="005A67D3"/>
    <w:rsid w:val="005A6926"/>
    <w:rsid w:val="005A6FC4"/>
    <w:rsid w:val="005A70A6"/>
    <w:rsid w:val="005A718D"/>
    <w:rsid w:val="005A7216"/>
    <w:rsid w:val="005A76F8"/>
    <w:rsid w:val="005A7761"/>
    <w:rsid w:val="005B010B"/>
    <w:rsid w:val="005B0283"/>
    <w:rsid w:val="005B03B1"/>
    <w:rsid w:val="005B0F79"/>
    <w:rsid w:val="005B1484"/>
    <w:rsid w:val="005B15D4"/>
    <w:rsid w:val="005B17D8"/>
    <w:rsid w:val="005B1A96"/>
    <w:rsid w:val="005B1E0D"/>
    <w:rsid w:val="005B20B1"/>
    <w:rsid w:val="005B237D"/>
    <w:rsid w:val="005B26A9"/>
    <w:rsid w:val="005B2B80"/>
    <w:rsid w:val="005B35BE"/>
    <w:rsid w:val="005B37F8"/>
    <w:rsid w:val="005B38CE"/>
    <w:rsid w:val="005B3918"/>
    <w:rsid w:val="005B40C3"/>
    <w:rsid w:val="005B41B2"/>
    <w:rsid w:val="005B462C"/>
    <w:rsid w:val="005B4815"/>
    <w:rsid w:val="005B4A36"/>
    <w:rsid w:val="005B4E3E"/>
    <w:rsid w:val="005B4E43"/>
    <w:rsid w:val="005B5169"/>
    <w:rsid w:val="005B5537"/>
    <w:rsid w:val="005B5D1A"/>
    <w:rsid w:val="005B6097"/>
    <w:rsid w:val="005B629B"/>
    <w:rsid w:val="005B63B4"/>
    <w:rsid w:val="005B6609"/>
    <w:rsid w:val="005B68EC"/>
    <w:rsid w:val="005B6A08"/>
    <w:rsid w:val="005B6A46"/>
    <w:rsid w:val="005B7129"/>
    <w:rsid w:val="005B733F"/>
    <w:rsid w:val="005B7B95"/>
    <w:rsid w:val="005C0130"/>
    <w:rsid w:val="005C121B"/>
    <w:rsid w:val="005C134F"/>
    <w:rsid w:val="005C154A"/>
    <w:rsid w:val="005C1654"/>
    <w:rsid w:val="005C1669"/>
    <w:rsid w:val="005C1746"/>
    <w:rsid w:val="005C178B"/>
    <w:rsid w:val="005C1ED6"/>
    <w:rsid w:val="005C2222"/>
    <w:rsid w:val="005C278F"/>
    <w:rsid w:val="005C301C"/>
    <w:rsid w:val="005C32E6"/>
    <w:rsid w:val="005C33AA"/>
    <w:rsid w:val="005C3619"/>
    <w:rsid w:val="005C3815"/>
    <w:rsid w:val="005C3C0F"/>
    <w:rsid w:val="005C3C4A"/>
    <w:rsid w:val="005C458C"/>
    <w:rsid w:val="005C4620"/>
    <w:rsid w:val="005C46EC"/>
    <w:rsid w:val="005C4E9C"/>
    <w:rsid w:val="005C5256"/>
    <w:rsid w:val="005C5382"/>
    <w:rsid w:val="005C53ED"/>
    <w:rsid w:val="005C5889"/>
    <w:rsid w:val="005C5CE2"/>
    <w:rsid w:val="005C6168"/>
    <w:rsid w:val="005C6560"/>
    <w:rsid w:val="005C68FC"/>
    <w:rsid w:val="005C6956"/>
    <w:rsid w:val="005C6EAE"/>
    <w:rsid w:val="005C6EE3"/>
    <w:rsid w:val="005C7291"/>
    <w:rsid w:val="005C73B2"/>
    <w:rsid w:val="005C780A"/>
    <w:rsid w:val="005C793D"/>
    <w:rsid w:val="005C7B09"/>
    <w:rsid w:val="005C7D50"/>
    <w:rsid w:val="005D0269"/>
    <w:rsid w:val="005D0529"/>
    <w:rsid w:val="005D056F"/>
    <w:rsid w:val="005D09EA"/>
    <w:rsid w:val="005D0AA7"/>
    <w:rsid w:val="005D0F3F"/>
    <w:rsid w:val="005D0FF2"/>
    <w:rsid w:val="005D1284"/>
    <w:rsid w:val="005D1624"/>
    <w:rsid w:val="005D1EF9"/>
    <w:rsid w:val="005D1FA4"/>
    <w:rsid w:val="005D2073"/>
    <w:rsid w:val="005D20C2"/>
    <w:rsid w:val="005D29D0"/>
    <w:rsid w:val="005D2BDB"/>
    <w:rsid w:val="005D30EA"/>
    <w:rsid w:val="005D32DE"/>
    <w:rsid w:val="005D36C4"/>
    <w:rsid w:val="005D37F3"/>
    <w:rsid w:val="005D37FC"/>
    <w:rsid w:val="005D3B9E"/>
    <w:rsid w:val="005D3BEA"/>
    <w:rsid w:val="005D3C5C"/>
    <w:rsid w:val="005D3DCD"/>
    <w:rsid w:val="005D3EAA"/>
    <w:rsid w:val="005D422E"/>
    <w:rsid w:val="005D42AB"/>
    <w:rsid w:val="005D44CD"/>
    <w:rsid w:val="005D46E3"/>
    <w:rsid w:val="005D4920"/>
    <w:rsid w:val="005D4DA4"/>
    <w:rsid w:val="005D5E4D"/>
    <w:rsid w:val="005D6061"/>
    <w:rsid w:val="005D64EF"/>
    <w:rsid w:val="005D65E7"/>
    <w:rsid w:val="005D6707"/>
    <w:rsid w:val="005D67EF"/>
    <w:rsid w:val="005D6875"/>
    <w:rsid w:val="005D6AE4"/>
    <w:rsid w:val="005D6C09"/>
    <w:rsid w:val="005D6C46"/>
    <w:rsid w:val="005D75EB"/>
    <w:rsid w:val="005D785B"/>
    <w:rsid w:val="005D79A3"/>
    <w:rsid w:val="005E033B"/>
    <w:rsid w:val="005E0352"/>
    <w:rsid w:val="005E03FA"/>
    <w:rsid w:val="005E061B"/>
    <w:rsid w:val="005E0B9B"/>
    <w:rsid w:val="005E0F77"/>
    <w:rsid w:val="005E13C5"/>
    <w:rsid w:val="005E14F1"/>
    <w:rsid w:val="005E181C"/>
    <w:rsid w:val="005E1C72"/>
    <w:rsid w:val="005E1CF8"/>
    <w:rsid w:val="005E1FE1"/>
    <w:rsid w:val="005E2229"/>
    <w:rsid w:val="005E2826"/>
    <w:rsid w:val="005E2B88"/>
    <w:rsid w:val="005E2D03"/>
    <w:rsid w:val="005E3406"/>
    <w:rsid w:val="005E34A5"/>
    <w:rsid w:val="005E35F5"/>
    <w:rsid w:val="005E387A"/>
    <w:rsid w:val="005E3997"/>
    <w:rsid w:val="005E4065"/>
    <w:rsid w:val="005E577C"/>
    <w:rsid w:val="005E5B11"/>
    <w:rsid w:val="005E5DFF"/>
    <w:rsid w:val="005E5FB2"/>
    <w:rsid w:val="005E5FF1"/>
    <w:rsid w:val="005E6068"/>
    <w:rsid w:val="005E644C"/>
    <w:rsid w:val="005E668D"/>
    <w:rsid w:val="005E69EA"/>
    <w:rsid w:val="005E76D0"/>
    <w:rsid w:val="005E77D1"/>
    <w:rsid w:val="005E79D2"/>
    <w:rsid w:val="005F036C"/>
    <w:rsid w:val="005F0D3A"/>
    <w:rsid w:val="005F170E"/>
    <w:rsid w:val="005F1861"/>
    <w:rsid w:val="005F1A40"/>
    <w:rsid w:val="005F22AB"/>
    <w:rsid w:val="005F23C7"/>
    <w:rsid w:val="005F263F"/>
    <w:rsid w:val="005F29F9"/>
    <w:rsid w:val="005F318A"/>
    <w:rsid w:val="005F32AB"/>
    <w:rsid w:val="005F3638"/>
    <w:rsid w:val="005F374D"/>
    <w:rsid w:val="005F386F"/>
    <w:rsid w:val="005F3E9F"/>
    <w:rsid w:val="005F4035"/>
    <w:rsid w:val="005F4040"/>
    <w:rsid w:val="005F4559"/>
    <w:rsid w:val="005F4694"/>
    <w:rsid w:val="005F4832"/>
    <w:rsid w:val="005F5155"/>
    <w:rsid w:val="005F52B0"/>
    <w:rsid w:val="005F54F2"/>
    <w:rsid w:val="005F55C1"/>
    <w:rsid w:val="005F5C13"/>
    <w:rsid w:val="005F5C9F"/>
    <w:rsid w:val="005F6263"/>
    <w:rsid w:val="005F6321"/>
    <w:rsid w:val="005F64E8"/>
    <w:rsid w:val="005F6997"/>
    <w:rsid w:val="005F6ABF"/>
    <w:rsid w:val="005F6B2B"/>
    <w:rsid w:val="005F7250"/>
    <w:rsid w:val="005F7366"/>
    <w:rsid w:val="005F79C4"/>
    <w:rsid w:val="005F79E0"/>
    <w:rsid w:val="006004D2"/>
    <w:rsid w:val="00600543"/>
    <w:rsid w:val="006005F4"/>
    <w:rsid w:val="00600672"/>
    <w:rsid w:val="00600AEC"/>
    <w:rsid w:val="00600C66"/>
    <w:rsid w:val="00600E76"/>
    <w:rsid w:val="0060102A"/>
    <w:rsid w:val="0060107D"/>
    <w:rsid w:val="006010C7"/>
    <w:rsid w:val="006014A8"/>
    <w:rsid w:val="00601931"/>
    <w:rsid w:val="00601B90"/>
    <w:rsid w:val="00601C87"/>
    <w:rsid w:val="0060267F"/>
    <w:rsid w:val="006028B6"/>
    <w:rsid w:val="0060298D"/>
    <w:rsid w:val="0060321C"/>
    <w:rsid w:val="006038EE"/>
    <w:rsid w:val="006039FE"/>
    <w:rsid w:val="00603B63"/>
    <w:rsid w:val="00603E89"/>
    <w:rsid w:val="006047EF"/>
    <w:rsid w:val="0060480D"/>
    <w:rsid w:val="006049B5"/>
    <w:rsid w:val="00605366"/>
    <w:rsid w:val="006056C2"/>
    <w:rsid w:val="006058FA"/>
    <w:rsid w:val="006059CC"/>
    <w:rsid w:val="00605D42"/>
    <w:rsid w:val="00605ECA"/>
    <w:rsid w:val="00606317"/>
    <w:rsid w:val="006063E6"/>
    <w:rsid w:val="00606569"/>
    <w:rsid w:val="0060693A"/>
    <w:rsid w:val="00606B71"/>
    <w:rsid w:val="00606E63"/>
    <w:rsid w:val="006071CE"/>
    <w:rsid w:val="006073B4"/>
    <w:rsid w:val="00607780"/>
    <w:rsid w:val="006079DC"/>
    <w:rsid w:val="00607A80"/>
    <w:rsid w:val="00607F61"/>
    <w:rsid w:val="006104F8"/>
    <w:rsid w:val="006119C4"/>
    <w:rsid w:val="00611CF7"/>
    <w:rsid w:val="00612351"/>
    <w:rsid w:val="006124F1"/>
    <w:rsid w:val="00612A01"/>
    <w:rsid w:val="006133F2"/>
    <w:rsid w:val="006137A7"/>
    <w:rsid w:val="0061395E"/>
    <w:rsid w:val="00613968"/>
    <w:rsid w:val="00613ACE"/>
    <w:rsid w:val="00613BEB"/>
    <w:rsid w:val="00613FBB"/>
    <w:rsid w:val="0061573B"/>
    <w:rsid w:val="00615F65"/>
    <w:rsid w:val="00616120"/>
    <w:rsid w:val="00616194"/>
    <w:rsid w:val="006165CD"/>
    <w:rsid w:val="00616899"/>
    <w:rsid w:val="0061697B"/>
    <w:rsid w:val="00616ACD"/>
    <w:rsid w:val="00616BAF"/>
    <w:rsid w:val="00616D17"/>
    <w:rsid w:val="00616D6D"/>
    <w:rsid w:val="0061728D"/>
    <w:rsid w:val="006176B1"/>
    <w:rsid w:val="00617780"/>
    <w:rsid w:val="0061781E"/>
    <w:rsid w:val="00617C60"/>
    <w:rsid w:val="00617EFB"/>
    <w:rsid w:val="0062025F"/>
    <w:rsid w:val="006202CD"/>
    <w:rsid w:val="00620341"/>
    <w:rsid w:val="0062036E"/>
    <w:rsid w:val="00620959"/>
    <w:rsid w:val="00620C77"/>
    <w:rsid w:val="00621041"/>
    <w:rsid w:val="00621518"/>
    <w:rsid w:val="006215B3"/>
    <w:rsid w:val="006215E6"/>
    <w:rsid w:val="006216C8"/>
    <w:rsid w:val="00621912"/>
    <w:rsid w:val="00621971"/>
    <w:rsid w:val="00621B8C"/>
    <w:rsid w:val="00621EA2"/>
    <w:rsid w:val="006220CB"/>
    <w:rsid w:val="006221D4"/>
    <w:rsid w:val="006221FE"/>
    <w:rsid w:val="00622214"/>
    <w:rsid w:val="00622267"/>
    <w:rsid w:val="00622334"/>
    <w:rsid w:val="006223BE"/>
    <w:rsid w:val="0062257D"/>
    <w:rsid w:val="0062258D"/>
    <w:rsid w:val="00622B81"/>
    <w:rsid w:val="00622C7E"/>
    <w:rsid w:val="00622F03"/>
    <w:rsid w:val="00623A93"/>
    <w:rsid w:val="00623AB5"/>
    <w:rsid w:val="00623B2D"/>
    <w:rsid w:val="00623D77"/>
    <w:rsid w:val="00623F2A"/>
    <w:rsid w:val="006240DC"/>
    <w:rsid w:val="0062418D"/>
    <w:rsid w:val="006245EA"/>
    <w:rsid w:val="0062484B"/>
    <w:rsid w:val="00624A60"/>
    <w:rsid w:val="00624E06"/>
    <w:rsid w:val="006250D7"/>
    <w:rsid w:val="00625206"/>
    <w:rsid w:val="00625690"/>
    <w:rsid w:val="0062578B"/>
    <w:rsid w:val="00625A70"/>
    <w:rsid w:val="006260FE"/>
    <w:rsid w:val="0062614E"/>
    <w:rsid w:val="00626497"/>
    <w:rsid w:val="00626784"/>
    <w:rsid w:val="00626BDC"/>
    <w:rsid w:val="00626C25"/>
    <w:rsid w:val="006277F3"/>
    <w:rsid w:val="00627A82"/>
    <w:rsid w:val="00627D87"/>
    <w:rsid w:val="006300F5"/>
    <w:rsid w:val="0063017B"/>
    <w:rsid w:val="00630355"/>
    <w:rsid w:val="00630584"/>
    <w:rsid w:val="006307B6"/>
    <w:rsid w:val="00630F90"/>
    <w:rsid w:val="00631CAE"/>
    <w:rsid w:val="00631E08"/>
    <w:rsid w:val="006321E8"/>
    <w:rsid w:val="00632516"/>
    <w:rsid w:val="00632B13"/>
    <w:rsid w:val="00632C6B"/>
    <w:rsid w:val="006332C1"/>
    <w:rsid w:val="006333B1"/>
    <w:rsid w:val="006338CB"/>
    <w:rsid w:val="00633A21"/>
    <w:rsid w:val="00633BCB"/>
    <w:rsid w:val="00633D16"/>
    <w:rsid w:val="00633DC6"/>
    <w:rsid w:val="00634082"/>
    <w:rsid w:val="0063420F"/>
    <w:rsid w:val="006344FF"/>
    <w:rsid w:val="006345F8"/>
    <w:rsid w:val="0063490F"/>
    <w:rsid w:val="00634FE6"/>
    <w:rsid w:val="006350BB"/>
    <w:rsid w:val="00635548"/>
    <w:rsid w:val="006355BB"/>
    <w:rsid w:val="006355F5"/>
    <w:rsid w:val="00635670"/>
    <w:rsid w:val="00635742"/>
    <w:rsid w:val="0063584E"/>
    <w:rsid w:val="00635BBE"/>
    <w:rsid w:val="00635C0F"/>
    <w:rsid w:val="00635D46"/>
    <w:rsid w:val="0063603F"/>
    <w:rsid w:val="0063610E"/>
    <w:rsid w:val="0063648C"/>
    <w:rsid w:val="006365CB"/>
    <w:rsid w:val="00636663"/>
    <w:rsid w:val="006369EC"/>
    <w:rsid w:val="00636A9B"/>
    <w:rsid w:val="00636CF9"/>
    <w:rsid w:val="00636D51"/>
    <w:rsid w:val="00636DE6"/>
    <w:rsid w:val="00636E5E"/>
    <w:rsid w:val="0063706D"/>
    <w:rsid w:val="00637088"/>
    <w:rsid w:val="00637124"/>
    <w:rsid w:val="00637270"/>
    <w:rsid w:val="00637357"/>
    <w:rsid w:val="0063744A"/>
    <w:rsid w:val="00637700"/>
    <w:rsid w:val="00637824"/>
    <w:rsid w:val="00637952"/>
    <w:rsid w:val="00640B8B"/>
    <w:rsid w:val="00640CD5"/>
    <w:rsid w:val="00641050"/>
    <w:rsid w:val="006411D1"/>
    <w:rsid w:val="006419C2"/>
    <w:rsid w:val="00642079"/>
    <w:rsid w:val="0064252B"/>
    <w:rsid w:val="006425E9"/>
    <w:rsid w:val="00642889"/>
    <w:rsid w:val="00642971"/>
    <w:rsid w:val="00642A05"/>
    <w:rsid w:val="00642FF2"/>
    <w:rsid w:val="006433A9"/>
    <w:rsid w:val="00643484"/>
    <w:rsid w:val="00643532"/>
    <w:rsid w:val="00643759"/>
    <w:rsid w:val="006438E8"/>
    <w:rsid w:val="00643924"/>
    <w:rsid w:val="00643991"/>
    <w:rsid w:val="00643ED0"/>
    <w:rsid w:val="00643F02"/>
    <w:rsid w:val="00644569"/>
    <w:rsid w:val="0064486B"/>
    <w:rsid w:val="006452B9"/>
    <w:rsid w:val="0064539C"/>
    <w:rsid w:val="00645623"/>
    <w:rsid w:val="0064570F"/>
    <w:rsid w:val="0064573C"/>
    <w:rsid w:val="00645799"/>
    <w:rsid w:val="00645DCE"/>
    <w:rsid w:val="00645E0A"/>
    <w:rsid w:val="00645F8F"/>
    <w:rsid w:val="00645FAB"/>
    <w:rsid w:val="00645FFA"/>
    <w:rsid w:val="00646187"/>
    <w:rsid w:val="00646A3F"/>
    <w:rsid w:val="00646CD2"/>
    <w:rsid w:val="0064700B"/>
    <w:rsid w:val="006471B1"/>
    <w:rsid w:val="0064731C"/>
    <w:rsid w:val="00647C54"/>
    <w:rsid w:val="00647EF7"/>
    <w:rsid w:val="006502A6"/>
    <w:rsid w:val="00650362"/>
    <w:rsid w:val="00650467"/>
    <w:rsid w:val="00650514"/>
    <w:rsid w:val="006509EA"/>
    <w:rsid w:val="00650F58"/>
    <w:rsid w:val="006513DF"/>
    <w:rsid w:val="00651513"/>
    <w:rsid w:val="00651514"/>
    <w:rsid w:val="00651A7B"/>
    <w:rsid w:val="00651DF0"/>
    <w:rsid w:val="0065256C"/>
    <w:rsid w:val="00652B89"/>
    <w:rsid w:val="00652F9A"/>
    <w:rsid w:val="0065319A"/>
    <w:rsid w:val="006532EC"/>
    <w:rsid w:val="0065370D"/>
    <w:rsid w:val="00653AD7"/>
    <w:rsid w:val="00653DF2"/>
    <w:rsid w:val="00653F2A"/>
    <w:rsid w:val="006540F8"/>
    <w:rsid w:val="00654204"/>
    <w:rsid w:val="006544E7"/>
    <w:rsid w:val="006544EB"/>
    <w:rsid w:val="00654C37"/>
    <w:rsid w:val="00654DAE"/>
    <w:rsid w:val="006553A7"/>
    <w:rsid w:val="006556F4"/>
    <w:rsid w:val="006556FC"/>
    <w:rsid w:val="00655785"/>
    <w:rsid w:val="00655892"/>
    <w:rsid w:val="00655BA2"/>
    <w:rsid w:val="006560CC"/>
    <w:rsid w:val="006561F0"/>
    <w:rsid w:val="0065627D"/>
    <w:rsid w:val="006568B9"/>
    <w:rsid w:val="00656E89"/>
    <w:rsid w:val="00657650"/>
    <w:rsid w:val="0065771A"/>
    <w:rsid w:val="00657721"/>
    <w:rsid w:val="0065777D"/>
    <w:rsid w:val="00657B62"/>
    <w:rsid w:val="00657B9C"/>
    <w:rsid w:val="00657F46"/>
    <w:rsid w:val="006601BD"/>
    <w:rsid w:val="0066025C"/>
    <w:rsid w:val="006602B9"/>
    <w:rsid w:val="006607F4"/>
    <w:rsid w:val="00660AE5"/>
    <w:rsid w:val="00660EF1"/>
    <w:rsid w:val="0066184C"/>
    <w:rsid w:val="00661942"/>
    <w:rsid w:val="0066194A"/>
    <w:rsid w:val="00661A37"/>
    <w:rsid w:val="00661D09"/>
    <w:rsid w:val="00661E54"/>
    <w:rsid w:val="0066212E"/>
    <w:rsid w:val="00662329"/>
    <w:rsid w:val="006628E7"/>
    <w:rsid w:val="00662D40"/>
    <w:rsid w:val="00662E90"/>
    <w:rsid w:val="00663088"/>
    <w:rsid w:val="0066323B"/>
    <w:rsid w:val="0066341B"/>
    <w:rsid w:val="0066358E"/>
    <w:rsid w:val="0066388B"/>
    <w:rsid w:val="00663D46"/>
    <w:rsid w:val="00664473"/>
    <w:rsid w:val="00664557"/>
    <w:rsid w:val="00664725"/>
    <w:rsid w:val="006649C3"/>
    <w:rsid w:val="00664A9B"/>
    <w:rsid w:val="00664AEE"/>
    <w:rsid w:val="00664E2E"/>
    <w:rsid w:val="006650A4"/>
    <w:rsid w:val="0066547B"/>
    <w:rsid w:val="00665A9D"/>
    <w:rsid w:val="00665ABE"/>
    <w:rsid w:val="00665C43"/>
    <w:rsid w:val="00666B82"/>
    <w:rsid w:val="00666C98"/>
    <w:rsid w:val="00666E93"/>
    <w:rsid w:val="0066709C"/>
    <w:rsid w:val="006671BF"/>
    <w:rsid w:val="0066734D"/>
    <w:rsid w:val="006677A2"/>
    <w:rsid w:val="00667883"/>
    <w:rsid w:val="00667950"/>
    <w:rsid w:val="00667C8A"/>
    <w:rsid w:val="0067010F"/>
    <w:rsid w:val="006702D6"/>
    <w:rsid w:val="0067032B"/>
    <w:rsid w:val="0067089B"/>
    <w:rsid w:val="00670BF4"/>
    <w:rsid w:val="00670C73"/>
    <w:rsid w:val="00670CEC"/>
    <w:rsid w:val="00670E36"/>
    <w:rsid w:val="0067119A"/>
    <w:rsid w:val="006711E1"/>
    <w:rsid w:val="006712C2"/>
    <w:rsid w:val="0067150F"/>
    <w:rsid w:val="00671D6A"/>
    <w:rsid w:val="00671F9C"/>
    <w:rsid w:val="00672107"/>
    <w:rsid w:val="006722E8"/>
    <w:rsid w:val="0067251E"/>
    <w:rsid w:val="006725B0"/>
    <w:rsid w:val="00672E6E"/>
    <w:rsid w:val="00672EA4"/>
    <w:rsid w:val="006735CE"/>
    <w:rsid w:val="006736AF"/>
    <w:rsid w:val="00673707"/>
    <w:rsid w:val="00673984"/>
    <w:rsid w:val="00674009"/>
    <w:rsid w:val="0067423D"/>
    <w:rsid w:val="00674767"/>
    <w:rsid w:val="00674982"/>
    <w:rsid w:val="00674B9C"/>
    <w:rsid w:val="006754D8"/>
    <w:rsid w:val="006758F2"/>
    <w:rsid w:val="0067598D"/>
    <w:rsid w:val="00675BED"/>
    <w:rsid w:val="00676365"/>
    <w:rsid w:val="00676472"/>
    <w:rsid w:val="006765ED"/>
    <w:rsid w:val="0067673F"/>
    <w:rsid w:val="0067684C"/>
    <w:rsid w:val="00676890"/>
    <w:rsid w:val="00676D69"/>
    <w:rsid w:val="00677224"/>
    <w:rsid w:val="006772AC"/>
    <w:rsid w:val="006777B2"/>
    <w:rsid w:val="00677AF9"/>
    <w:rsid w:val="0068023C"/>
    <w:rsid w:val="006802B7"/>
    <w:rsid w:val="006806F9"/>
    <w:rsid w:val="0068092A"/>
    <w:rsid w:val="00680E34"/>
    <w:rsid w:val="006815AB"/>
    <w:rsid w:val="006816FD"/>
    <w:rsid w:val="006817C8"/>
    <w:rsid w:val="00681ABB"/>
    <w:rsid w:val="00681C7E"/>
    <w:rsid w:val="00681FA2"/>
    <w:rsid w:val="00682155"/>
    <w:rsid w:val="006822EE"/>
    <w:rsid w:val="00682409"/>
    <w:rsid w:val="006826EF"/>
    <w:rsid w:val="00682942"/>
    <w:rsid w:val="00683430"/>
    <w:rsid w:val="00683485"/>
    <w:rsid w:val="006836B9"/>
    <w:rsid w:val="0068372B"/>
    <w:rsid w:val="00683A16"/>
    <w:rsid w:val="00683DB2"/>
    <w:rsid w:val="00683E07"/>
    <w:rsid w:val="0068420B"/>
    <w:rsid w:val="00684818"/>
    <w:rsid w:val="0068495C"/>
    <w:rsid w:val="00685117"/>
    <w:rsid w:val="006855E1"/>
    <w:rsid w:val="006857A5"/>
    <w:rsid w:val="006857F8"/>
    <w:rsid w:val="00685995"/>
    <w:rsid w:val="006859D9"/>
    <w:rsid w:val="00685AC9"/>
    <w:rsid w:val="00685C90"/>
    <w:rsid w:val="00685F45"/>
    <w:rsid w:val="00686453"/>
    <w:rsid w:val="006868C8"/>
    <w:rsid w:val="00686A75"/>
    <w:rsid w:val="00686CCD"/>
    <w:rsid w:val="00686DBD"/>
    <w:rsid w:val="00686F11"/>
    <w:rsid w:val="00687114"/>
    <w:rsid w:val="006875BC"/>
    <w:rsid w:val="00687BE4"/>
    <w:rsid w:val="00687C33"/>
    <w:rsid w:val="00687DA7"/>
    <w:rsid w:val="00687DE3"/>
    <w:rsid w:val="00687E1C"/>
    <w:rsid w:val="0069029E"/>
    <w:rsid w:val="006902D3"/>
    <w:rsid w:val="00690309"/>
    <w:rsid w:val="00690386"/>
    <w:rsid w:val="00690870"/>
    <w:rsid w:val="0069097D"/>
    <w:rsid w:val="0069100D"/>
    <w:rsid w:val="0069170E"/>
    <w:rsid w:val="006917F5"/>
    <w:rsid w:val="006918D5"/>
    <w:rsid w:val="00691B5B"/>
    <w:rsid w:val="00691E8C"/>
    <w:rsid w:val="00692426"/>
    <w:rsid w:val="0069267D"/>
    <w:rsid w:val="006926DE"/>
    <w:rsid w:val="00692A1E"/>
    <w:rsid w:val="00692BB1"/>
    <w:rsid w:val="00692F09"/>
    <w:rsid w:val="00693164"/>
    <w:rsid w:val="0069362F"/>
    <w:rsid w:val="006938F1"/>
    <w:rsid w:val="00693F7B"/>
    <w:rsid w:val="00694004"/>
    <w:rsid w:val="00694268"/>
    <w:rsid w:val="00694782"/>
    <w:rsid w:val="00694F7C"/>
    <w:rsid w:val="00695761"/>
    <w:rsid w:val="00695B01"/>
    <w:rsid w:val="00695BDF"/>
    <w:rsid w:val="0069622E"/>
    <w:rsid w:val="00696525"/>
    <w:rsid w:val="006965BD"/>
    <w:rsid w:val="00696C0B"/>
    <w:rsid w:val="00696DA8"/>
    <w:rsid w:val="00697182"/>
    <w:rsid w:val="00697206"/>
    <w:rsid w:val="00697668"/>
    <w:rsid w:val="00697D98"/>
    <w:rsid w:val="00697F48"/>
    <w:rsid w:val="00697F7B"/>
    <w:rsid w:val="00697FD0"/>
    <w:rsid w:val="006A042F"/>
    <w:rsid w:val="006A0CFF"/>
    <w:rsid w:val="006A102C"/>
    <w:rsid w:val="006A113B"/>
    <w:rsid w:val="006A1150"/>
    <w:rsid w:val="006A1606"/>
    <w:rsid w:val="006A2118"/>
    <w:rsid w:val="006A27E9"/>
    <w:rsid w:val="006A28F5"/>
    <w:rsid w:val="006A2E0C"/>
    <w:rsid w:val="006A31D1"/>
    <w:rsid w:val="006A3319"/>
    <w:rsid w:val="006A39E2"/>
    <w:rsid w:val="006A406E"/>
    <w:rsid w:val="006A4265"/>
    <w:rsid w:val="006A4638"/>
    <w:rsid w:val="006A4B7D"/>
    <w:rsid w:val="006A4F26"/>
    <w:rsid w:val="006A4F59"/>
    <w:rsid w:val="006A5402"/>
    <w:rsid w:val="006A592B"/>
    <w:rsid w:val="006A5A92"/>
    <w:rsid w:val="006A5AA2"/>
    <w:rsid w:val="006A5C48"/>
    <w:rsid w:val="006A5F6E"/>
    <w:rsid w:val="006A62B4"/>
    <w:rsid w:val="006A636C"/>
    <w:rsid w:val="006A63D6"/>
    <w:rsid w:val="006A63D8"/>
    <w:rsid w:val="006A6A7C"/>
    <w:rsid w:val="006A6F1D"/>
    <w:rsid w:val="006A6FBE"/>
    <w:rsid w:val="006A7290"/>
    <w:rsid w:val="006A7966"/>
    <w:rsid w:val="006A7C63"/>
    <w:rsid w:val="006A7F18"/>
    <w:rsid w:val="006A7FAD"/>
    <w:rsid w:val="006B0271"/>
    <w:rsid w:val="006B0674"/>
    <w:rsid w:val="006B0987"/>
    <w:rsid w:val="006B108D"/>
    <w:rsid w:val="006B17E0"/>
    <w:rsid w:val="006B1B74"/>
    <w:rsid w:val="006B1B7A"/>
    <w:rsid w:val="006B1C91"/>
    <w:rsid w:val="006B1D2D"/>
    <w:rsid w:val="006B20AD"/>
    <w:rsid w:val="006B247A"/>
    <w:rsid w:val="006B24C0"/>
    <w:rsid w:val="006B25D2"/>
    <w:rsid w:val="006B27CF"/>
    <w:rsid w:val="006B28DF"/>
    <w:rsid w:val="006B298D"/>
    <w:rsid w:val="006B3345"/>
    <w:rsid w:val="006B35F7"/>
    <w:rsid w:val="006B36B5"/>
    <w:rsid w:val="006B36EB"/>
    <w:rsid w:val="006B36FF"/>
    <w:rsid w:val="006B3913"/>
    <w:rsid w:val="006B3B73"/>
    <w:rsid w:val="006B3C5C"/>
    <w:rsid w:val="006B3F1D"/>
    <w:rsid w:val="006B4064"/>
    <w:rsid w:val="006B4BDB"/>
    <w:rsid w:val="006B5119"/>
    <w:rsid w:val="006B5930"/>
    <w:rsid w:val="006B5BD0"/>
    <w:rsid w:val="006B5BD5"/>
    <w:rsid w:val="006B6398"/>
    <w:rsid w:val="006B64BC"/>
    <w:rsid w:val="006B655D"/>
    <w:rsid w:val="006B66F8"/>
    <w:rsid w:val="006B6C6E"/>
    <w:rsid w:val="006B6CAF"/>
    <w:rsid w:val="006B6E2C"/>
    <w:rsid w:val="006B6F28"/>
    <w:rsid w:val="006B6FFD"/>
    <w:rsid w:val="006B7031"/>
    <w:rsid w:val="006B721C"/>
    <w:rsid w:val="006C0914"/>
    <w:rsid w:val="006C09BA"/>
    <w:rsid w:val="006C0CD5"/>
    <w:rsid w:val="006C0DBF"/>
    <w:rsid w:val="006C0DFC"/>
    <w:rsid w:val="006C10DD"/>
    <w:rsid w:val="006C1282"/>
    <w:rsid w:val="006C1403"/>
    <w:rsid w:val="006C18FF"/>
    <w:rsid w:val="006C1917"/>
    <w:rsid w:val="006C20E4"/>
    <w:rsid w:val="006C2415"/>
    <w:rsid w:val="006C2438"/>
    <w:rsid w:val="006C2905"/>
    <w:rsid w:val="006C2ABA"/>
    <w:rsid w:val="006C2CE2"/>
    <w:rsid w:val="006C30CA"/>
    <w:rsid w:val="006C324D"/>
    <w:rsid w:val="006C3629"/>
    <w:rsid w:val="006C36FB"/>
    <w:rsid w:val="006C38BD"/>
    <w:rsid w:val="006C38E7"/>
    <w:rsid w:val="006C390B"/>
    <w:rsid w:val="006C4755"/>
    <w:rsid w:val="006C4939"/>
    <w:rsid w:val="006C4C5D"/>
    <w:rsid w:val="006C5083"/>
    <w:rsid w:val="006C528F"/>
    <w:rsid w:val="006C5335"/>
    <w:rsid w:val="006C552F"/>
    <w:rsid w:val="006C56C3"/>
    <w:rsid w:val="006C5993"/>
    <w:rsid w:val="006C5AEA"/>
    <w:rsid w:val="006C6407"/>
    <w:rsid w:val="006C641E"/>
    <w:rsid w:val="006C64B2"/>
    <w:rsid w:val="006C65FB"/>
    <w:rsid w:val="006C6B20"/>
    <w:rsid w:val="006C6C08"/>
    <w:rsid w:val="006C7A95"/>
    <w:rsid w:val="006C7D04"/>
    <w:rsid w:val="006C7E9B"/>
    <w:rsid w:val="006C7FA0"/>
    <w:rsid w:val="006D07ED"/>
    <w:rsid w:val="006D09E0"/>
    <w:rsid w:val="006D0DE2"/>
    <w:rsid w:val="006D0F4D"/>
    <w:rsid w:val="006D178D"/>
    <w:rsid w:val="006D1C33"/>
    <w:rsid w:val="006D1D21"/>
    <w:rsid w:val="006D1D5B"/>
    <w:rsid w:val="006D1E52"/>
    <w:rsid w:val="006D1F1B"/>
    <w:rsid w:val="006D2647"/>
    <w:rsid w:val="006D2AA7"/>
    <w:rsid w:val="006D2DD3"/>
    <w:rsid w:val="006D2E81"/>
    <w:rsid w:val="006D313C"/>
    <w:rsid w:val="006D3380"/>
    <w:rsid w:val="006D365A"/>
    <w:rsid w:val="006D3CA9"/>
    <w:rsid w:val="006D49B8"/>
    <w:rsid w:val="006D49E9"/>
    <w:rsid w:val="006D4A35"/>
    <w:rsid w:val="006D4B3E"/>
    <w:rsid w:val="006D4D6F"/>
    <w:rsid w:val="006D50BF"/>
    <w:rsid w:val="006D5A0E"/>
    <w:rsid w:val="006D5D8A"/>
    <w:rsid w:val="006D6086"/>
    <w:rsid w:val="006D6216"/>
    <w:rsid w:val="006D6364"/>
    <w:rsid w:val="006D64AC"/>
    <w:rsid w:val="006D674C"/>
    <w:rsid w:val="006D6AB3"/>
    <w:rsid w:val="006D6E69"/>
    <w:rsid w:val="006D74FA"/>
    <w:rsid w:val="006D7618"/>
    <w:rsid w:val="006D7A32"/>
    <w:rsid w:val="006D7D1C"/>
    <w:rsid w:val="006D7DD4"/>
    <w:rsid w:val="006D7F3B"/>
    <w:rsid w:val="006D7F81"/>
    <w:rsid w:val="006E075C"/>
    <w:rsid w:val="006E0867"/>
    <w:rsid w:val="006E0888"/>
    <w:rsid w:val="006E0B22"/>
    <w:rsid w:val="006E124C"/>
    <w:rsid w:val="006E1293"/>
    <w:rsid w:val="006E18CC"/>
    <w:rsid w:val="006E19E7"/>
    <w:rsid w:val="006E22C6"/>
    <w:rsid w:val="006E24A4"/>
    <w:rsid w:val="006E2993"/>
    <w:rsid w:val="006E2D9D"/>
    <w:rsid w:val="006E30E8"/>
    <w:rsid w:val="006E346C"/>
    <w:rsid w:val="006E3629"/>
    <w:rsid w:val="006E3A6C"/>
    <w:rsid w:val="006E3A92"/>
    <w:rsid w:val="006E3C83"/>
    <w:rsid w:val="006E3E5F"/>
    <w:rsid w:val="006E3EB2"/>
    <w:rsid w:val="006E3FDA"/>
    <w:rsid w:val="006E47BE"/>
    <w:rsid w:val="006E4913"/>
    <w:rsid w:val="006E4C84"/>
    <w:rsid w:val="006E4FC8"/>
    <w:rsid w:val="006E507A"/>
    <w:rsid w:val="006E578A"/>
    <w:rsid w:val="006E5E08"/>
    <w:rsid w:val="006E5EFA"/>
    <w:rsid w:val="006E62F7"/>
    <w:rsid w:val="006E6681"/>
    <w:rsid w:val="006E689B"/>
    <w:rsid w:val="006E691B"/>
    <w:rsid w:val="006E69D8"/>
    <w:rsid w:val="006E7682"/>
    <w:rsid w:val="006E7C01"/>
    <w:rsid w:val="006E7F20"/>
    <w:rsid w:val="006F0238"/>
    <w:rsid w:val="006F035D"/>
    <w:rsid w:val="006F1069"/>
    <w:rsid w:val="006F1770"/>
    <w:rsid w:val="006F1C93"/>
    <w:rsid w:val="006F1E05"/>
    <w:rsid w:val="006F1E61"/>
    <w:rsid w:val="006F1EED"/>
    <w:rsid w:val="006F2038"/>
    <w:rsid w:val="006F20A7"/>
    <w:rsid w:val="006F2982"/>
    <w:rsid w:val="006F2AFA"/>
    <w:rsid w:val="006F2CAB"/>
    <w:rsid w:val="006F2CFD"/>
    <w:rsid w:val="006F2D84"/>
    <w:rsid w:val="006F2F3D"/>
    <w:rsid w:val="006F3011"/>
    <w:rsid w:val="006F3488"/>
    <w:rsid w:val="006F36A2"/>
    <w:rsid w:val="006F38F4"/>
    <w:rsid w:val="006F39AD"/>
    <w:rsid w:val="006F410A"/>
    <w:rsid w:val="006F432B"/>
    <w:rsid w:val="006F4394"/>
    <w:rsid w:val="006F50A4"/>
    <w:rsid w:val="006F50D9"/>
    <w:rsid w:val="006F51EF"/>
    <w:rsid w:val="006F53E3"/>
    <w:rsid w:val="006F55D9"/>
    <w:rsid w:val="006F593F"/>
    <w:rsid w:val="006F59E6"/>
    <w:rsid w:val="006F5A8E"/>
    <w:rsid w:val="006F632C"/>
    <w:rsid w:val="006F65F2"/>
    <w:rsid w:val="006F6A16"/>
    <w:rsid w:val="006F6A2E"/>
    <w:rsid w:val="006F6D4E"/>
    <w:rsid w:val="006F6FD3"/>
    <w:rsid w:val="006F70F3"/>
    <w:rsid w:val="006F764C"/>
    <w:rsid w:val="006F7BB5"/>
    <w:rsid w:val="006F7C30"/>
    <w:rsid w:val="006F7FA7"/>
    <w:rsid w:val="00700A94"/>
    <w:rsid w:val="00700C9F"/>
    <w:rsid w:val="00700F04"/>
    <w:rsid w:val="0070117C"/>
    <w:rsid w:val="00701282"/>
    <w:rsid w:val="007019DE"/>
    <w:rsid w:val="00701B75"/>
    <w:rsid w:val="00701FE7"/>
    <w:rsid w:val="0070212C"/>
    <w:rsid w:val="007026E2"/>
    <w:rsid w:val="00702DBE"/>
    <w:rsid w:val="0070327F"/>
    <w:rsid w:val="0070368A"/>
    <w:rsid w:val="007038D8"/>
    <w:rsid w:val="00703A05"/>
    <w:rsid w:val="00703A74"/>
    <w:rsid w:val="00703C60"/>
    <w:rsid w:val="00703EAC"/>
    <w:rsid w:val="007043A7"/>
    <w:rsid w:val="00704668"/>
    <w:rsid w:val="007046C2"/>
    <w:rsid w:val="00704806"/>
    <w:rsid w:val="00704E4D"/>
    <w:rsid w:val="00704FCC"/>
    <w:rsid w:val="007055AE"/>
    <w:rsid w:val="00705CB5"/>
    <w:rsid w:val="00705E1F"/>
    <w:rsid w:val="00706517"/>
    <w:rsid w:val="007066C4"/>
    <w:rsid w:val="00706AF7"/>
    <w:rsid w:val="00706B5B"/>
    <w:rsid w:val="00706D17"/>
    <w:rsid w:val="00707312"/>
    <w:rsid w:val="0070766F"/>
    <w:rsid w:val="007078AF"/>
    <w:rsid w:val="007079A3"/>
    <w:rsid w:val="007101BB"/>
    <w:rsid w:val="0071031D"/>
    <w:rsid w:val="007107D7"/>
    <w:rsid w:val="00710B12"/>
    <w:rsid w:val="0071152E"/>
    <w:rsid w:val="007115FF"/>
    <w:rsid w:val="007117CB"/>
    <w:rsid w:val="00711C72"/>
    <w:rsid w:val="00712696"/>
    <w:rsid w:val="00712702"/>
    <w:rsid w:val="007128E5"/>
    <w:rsid w:val="00712D45"/>
    <w:rsid w:val="00712DA7"/>
    <w:rsid w:val="00712FC5"/>
    <w:rsid w:val="00713410"/>
    <w:rsid w:val="007138AC"/>
    <w:rsid w:val="00713A0B"/>
    <w:rsid w:val="00714029"/>
    <w:rsid w:val="0071411B"/>
    <w:rsid w:val="0071422E"/>
    <w:rsid w:val="00714924"/>
    <w:rsid w:val="00714984"/>
    <w:rsid w:val="00714B4D"/>
    <w:rsid w:val="00715193"/>
    <w:rsid w:val="007158E8"/>
    <w:rsid w:val="007159DE"/>
    <w:rsid w:val="00715CE9"/>
    <w:rsid w:val="00715D25"/>
    <w:rsid w:val="00715D47"/>
    <w:rsid w:val="00715DDF"/>
    <w:rsid w:val="00716098"/>
    <w:rsid w:val="00716107"/>
    <w:rsid w:val="00716188"/>
    <w:rsid w:val="0071647A"/>
    <w:rsid w:val="00716CAA"/>
    <w:rsid w:val="00716D2A"/>
    <w:rsid w:val="00716E14"/>
    <w:rsid w:val="0071729B"/>
    <w:rsid w:val="00717667"/>
    <w:rsid w:val="00717A8E"/>
    <w:rsid w:val="00717E23"/>
    <w:rsid w:val="00717F2A"/>
    <w:rsid w:val="00717F79"/>
    <w:rsid w:val="007200C7"/>
    <w:rsid w:val="007208CE"/>
    <w:rsid w:val="00720DF0"/>
    <w:rsid w:val="00720E08"/>
    <w:rsid w:val="00720EAB"/>
    <w:rsid w:val="00721007"/>
    <w:rsid w:val="0072118C"/>
    <w:rsid w:val="0072119F"/>
    <w:rsid w:val="00721C4D"/>
    <w:rsid w:val="00721DA7"/>
    <w:rsid w:val="00721DE4"/>
    <w:rsid w:val="007221BA"/>
    <w:rsid w:val="007221C1"/>
    <w:rsid w:val="007223A5"/>
    <w:rsid w:val="0072299C"/>
    <w:rsid w:val="00722ECD"/>
    <w:rsid w:val="00723147"/>
    <w:rsid w:val="007234F8"/>
    <w:rsid w:val="00723643"/>
    <w:rsid w:val="00723673"/>
    <w:rsid w:val="00723806"/>
    <w:rsid w:val="00723897"/>
    <w:rsid w:val="007238D2"/>
    <w:rsid w:val="007239F3"/>
    <w:rsid w:val="00723B61"/>
    <w:rsid w:val="00723C56"/>
    <w:rsid w:val="00723D8B"/>
    <w:rsid w:val="00723DA3"/>
    <w:rsid w:val="00724150"/>
    <w:rsid w:val="00724382"/>
    <w:rsid w:val="00724440"/>
    <w:rsid w:val="007245B7"/>
    <w:rsid w:val="00724B7D"/>
    <w:rsid w:val="00725902"/>
    <w:rsid w:val="00725AA2"/>
    <w:rsid w:val="00725FE9"/>
    <w:rsid w:val="007260BE"/>
    <w:rsid w:val="007262C6"/>
    <w:rsid w:val="007265C1"/>
    <w:rsid w:val="00726813"/>
    <w:rsid w:val="00726884"/>
    <w:rsid w:val="00726DA9"/>
    <w:rsid w:val="0072723B"/>
    <w:rsid w:val="0072794C"/>
    <w:rsid w:val="00727A39"/>
    <w:rsid w:val="00727A55"/>
    <w:rsid w:val="00727B50"/>
    <w:rsid w:val="00727BBF"/>
    <w:rsid w:val="00727CB5"/>
    <w:rsid w:val="00727CF0"/>
    <w:rsid w:val="00727F13"/>
    <w:rsid w:val="00730230"/>
    <w:rsid w:val="007304D5"/>
    <w:rsid w:val="007304FA"/>
    <w:rsid w:val="007307A2"/>
    <w:rsid w:val="00730A08"/>
    <w:rsid w:val="00730A15"/>
    <w:rsid w:val="00730FC9"/>
    <w:rsid w:val="007317D7"/>
    <w:rsid w:val="0073193D"/>
    <w:rsid w:val="007320DD"/>
    <w:rsid w:val="007323A2"/>
    <w:rsid w:val="007323D0"/>
    <w:rsid w:val="00732620"/>
    <w:rsid w:val="00732D3B"/>
    <w:rsid w:val="00732E23"/>
    <w:rsid w:val="00732E65"/>
    <w:rsid w:val="007336BD"/>
    <w:rsid w:val="00733956"/>
    <w:rsid w:val="00733A53"/>
    <w:rsid w:val="00733DB3"/>
    <w:rsid w:val="007340D3"/>
    <w:rsid w:val="007342D5"/>
    <w:rsid w:val="007344C0"/>
    <w:rsid w:val="0073468E"/>
    <w:rsid w:val="00734771"/>
    <w:rsid w:val="00734801"/>
    <w:rsid w:val="0073482D"/>
    <w:rsid w:val="00734DE9"/>
    <w:rsid w:val="0073502E"/>
    <w:rsid w:val="00735044"/>
    <w:rsid w:val="00735212"/>
    <w:rsid w:val="007357F3"/>
    <w:rsid w:val="00735C0D"/>
    <w:rsid w:val="00735D15"/>
    <w:rsid w:val="00735F77"/>
    <w:rsid w:val="0073601B"/>
    <w:rsid w:val="007360C7"/>
    <w:rsid w:val="007367B4"/>
    <w:rsid w:val="00736AF4"/>
    <w:rsid w:val="00736B19"/>
    <w:rsid w:val="00737173"/>
    <w:rsid w:val="00737509"/>
    <w:rsid w:val="00737933"/>
    <w:rsid w:val="007401C1"/>
    <w:rsid w:val="00740498"/>
    <w:rsid w:val="007404B3"/>
    <w:rsid w:val="00740505"/>
    <w:rsid w:val="00740842"/>
    <w:rsid w:val="007409B1"/>
    <w:rsid w:val="00740B8E"/>
    <w:rsid w:val="00740E40"/>
    <w:rsid w:val="00741195"/>
    <w:rsid w:val="00741252"/>
    <w:rsid w:val="0074157E"/>
    <w:rsid w:val="007416E0"/>
    <w:rsid w:val="007419E5"/>
    <w:rsid w:val="00742005"/>
    <w:rsid w:val="00742123"/>
    <w:rsid w:val="00742169"/>
    <w:rsid w:val="007423F5"/>
    <w:rsid w:val="00742477"/>
    <w:rsid w:val="007429CF"/>
    <w:rsid w:val="00742F2F"/>
    <w:rsid w:val="0074336A"/>
    <w:rsid w:val="007436C1"/>
    <w:rsid w:val="0074371D"/>
    <w:rsid w:val="007437EF"/>
    <w:rsid w:val="007437F1"/>
    <w:rsid w:val="00743F4F"/>
    <w:rsid w:val="00744504"/>
    <w:rsid w:val="007448BC"/>
    <w:rsid w:val="007449BB"/>
    <w:rsid w:val="00744AB9"/>
    <w:rsid w:val="00744C57"/>
    <w:rsid w:val="00744D00"/>
    <w:rsid w:val="00745135"/>
    <w:rsid w:val="0074519C"/>
    <w:rsid w:val="0074548D"/>
    <w:rsid w:val="0074563F"/>
    <w:rsid w:val="00745747"/>
    <w:rsid w:val="007459A6"/>
    <w:rsid w:val="00745A05"/>
    <w:rsid w:val="00745A64"/>
    <w:rsid w:val="0074653F"/>
    <w:rsid w:val="0074797C"/>
    <w:rsid w:val="007479BC"/>
    <w:rsid w:val="00747AED"/>
    <w:rsid w:val="00747E46"/>
    <w:rsid w:val="00747F4C"/>
    <w:rsid w:val="00750AFA"/>
    <w:rsid w:val="00750E90"/>
    <w:rsid w:val="00750EAA"/>
    <w:rsid w:val="007516C4"/>
    <w:rsid w:val="007516FB"/>
    <w:rsid w:val="0075174C"/>
    <w:rsid w:val="00751E74"/>
    <w:rsid w:val="00752098"/>
    <w:rsid w:val="007520EE"/>
    <w:rsid w:val="007527D7"/>
    <w:rsid w:val="0075280A"/>
    <w:rsid w:val="0075283D"/>
    <w:rsid w:val="00752E4D"/>
    <w:rsid w:val="00752EE2"/>
    <w:rsid w:val="0075300D"/>
    <w:rsid w:val="0075331C"/>
    <w:rsid w:val="0075334F"/>
    <w:rsid w:val="007538F1"/>
    <w:rsid w:val="00753DDC"/>
    <w:rsid w:val="00753E17"/>
    <w:rsid w:val="0075419A"/>
    <w:rsid w:val="00754966"/>
    <w:rsid w:val="0075552A"/>
    <w:rsid w:val="0075556F"/>
    <w:rsid w:val="00755A2B"/>
    <w:rsid w:val="00755AE9"/>
    <w:rsid w:val="00755C2D"/>
    <w:rsid w:val="00755D58"/>
    <w:rsid w:val="007561D2"/>
    <w:rsid w:val="007562EC"/>
    <w:rsid w:val="0075678A"/>
    <w:rsid w:val="00756BB4"/>
    <w:rsid w:val="00756DA1"/>
    <w:rsid w:val="007571A3"/>
    <w:rsid w:val="00757CA3"/>
    <w:rsid w:val="00757CF2"/>
    <w:rsid w:val="00757F44"/>
    <w:rsid w:val="00760404"/>
    <w:rsid w:val="007605B6"/>
    <w:rsid w:val="007605FA"/>
    <w:rsid w:val="0076097B"/>
    <w:rsid w:val="00760994"/>
    <w:rsid w:val="00760CDA"/>
    <w:rsid w:val="00760F7E"/>
    <w:rsid w:val="007612E8"/>
    <w:rsid w:val="007614AF"/>
    <w:rsid w:val="007617A6"/>
    <w:rsid w:val="00761912"/>
    <w:rsid w:val="00761BD7"/>
    <w:rsid w:val="00761E2A"/>
    <w:rsid w:val="00761E43"/>
    <w:rsid w:val="00761ECC"/>
    <w:rsid w:val="00761FBC"/>
    <w:rsid w:val="007622E1"/>
    <w:rsid w:val="007628F0"/>
    <w:rsid w:val="00763301"/>
    <w:rsid w:val="00763525"/>
    <w:rsid w:val="0076377B"/>
    <w:rsid w:val="007638D4"/>
    <w:rsid w:val="00763A9B"/>
    <w:rsid w:val="00763B0C"/>
    <w:rsid w:val="00763BD0"/>
    <w:rsid w:val="00763C20"/>
    <w:rsid w:val="00763E39"/>
    <w:rsid w:val="007641C1"/>
    <w:rsid w:val="007643BE"/>
    <w:rsid w:val="0076476E"/>
    <w:rsid w:val="00764FD7"/>
    <w:rsid w:val="00765056"/>
    <w:rsid w:val="00765519"/>
    <w:rsid w:val="00765692"/>
    <w:rsid w:val="007657AD"/>
    <w:rsid w:val="0076588E"/>
    <w:rsid w:val="00765C16"/>
    <w:rsid w:val="00765E6D"/>
    <w:rsid w:val="00766457"/>
    <w:rsid w:val="00766555"/>
    <w:rsid w:val="00766D3B"/>
    <w:rsid w:val="007671E5"/>
    <w:rsid w:val="0076728C"/>
    <w:rsid w:val="0076772A"/>
    <w:rsid w:val="007677C3"/>
    <w:rsid w:val="0076784F"/>
    <w:rsid w:val="007704C7"/>
    <w:rsid w:val="00771903"/>
    <w:rsid w:val="00771C12"/>
    <w:rsid w:val="007725C2"/>
    <w:rsid w:val="0077269E"/>
    <w:rsid w:val="00772732"/>
    <w:rsid w:val="007728F7"/>
    <w:rsid w:val="00772B6A"/>
    <w:rsid w:val="00773193"/>
    <w:rsid w:val="00773662"/>
    <w:rsid w:val="00773738"/>
    <w:rsid w:val="0077392C"/>
    <w:rsid w:val="00773ED9"/>
    <w:rsid w:val="00774263"/>
    <w:rsid w:val="00774307"/>
    <w:rsid w:val="007750F3"/>
    <w:rsid w:val="00775114"/>
    <w:rsid w:val="0077596A"/>
    <w:rsid w:val="00775DE6"/>
    <w:rsid w:val="0077626B"/>
    <w:rsid w:val="0077652F"/>
    <w:rsid w:val="00776610"/>
    <w:rsid w:val="0077683D"/>
    <w:rsid w:val="00776C24"/>
    <w:rsid w:val="00776DFA"/>
    <w:rsid w:val="00777057"/>
    <w:rsid w:val="007772C7"/>
    <w:rsid w:val="00777486"/>
    <w:rsid w:val="00777648"/>
    <w:rsid w:val="00777802"/>
    <w:rsid w:val="00777A6E"/>
    <w:rsid w:val="00777B7F"/>
    <w:rsid w:val="0078078C"/>
    <w:rsid w:val="00780B85"/>
    <w:rsid w:val="00781274"/>
    <w:rsid w:val="00781370"/>
    <w:rsid w:val="007817CB"/>
    <w:rsid w:val="007819A6"/>
    <w:rsid w:val="00781D11"/>
    <w:rsid w:val="00781F17"/>
    <w:rsid w:val="007825DB"/>
    <w:rsid w:val="00782B04"/>
    <w:rsid w:val="007833A0"/>
    <w:rsid w:val="0078384E"/>
    <w:rsid w:val="00783AC1"/>
    <w:rsid w:val="00783D93"/>
    <w:rsid w:val="0078403D"/>
    <w:rsid w:val="007840D0"/>
    <w:rsid w:val="007841C5"/>
    <w:rsid w:val="007842D3"/>
    <w:rsid w:val="00785033"/>
    <w:rsid w:val="007851B3"/>
    <w:rsid w:val="00785382"/>
    <w:rsid w:val="00785398"/>
    <w:rsid w:val="00785443"/>
    <w:rsid w:val="007855C8"/>
    <w:rsid w:val="007855ED"/>
    <w:rsid w:val="007857AF"/>
    <w:rsid w:val="00785E85"/>
    <w:rsid w:val="007862E9"/>
    <w:rsid w:val="0078688C"/>
    <w:rsid w:val="00786CE6"/>
    <w:rsid w:val="0078726B"/>
    <w:rsid w:val="007872A7"/>
    <w:rsid w:val="0078752F"/>
    <w:rsid w:val="00787583"/>
    <w:rsid w:val="007877ED"/>
    <w:rsid w:val="00787B00"/>
    <w:rsid w:val="00787C14"/>
    <w:rsid w:val="00787EA7"/>
    <w:rsid w:val="00790132"/>
    <w:rsid w:val="007901AF"/>
    <w:rsid w:val="0079021C"/>
    <w:rsid w:val="00790492"/>
    <w:rsid w:val="0079051D"/>
    <w:rsid w:val="00790882"/>
    <w:rsid w:val="0079095B"/>
    <w:rsid w:val="007909E7"/>
    <w:rsid w:val="00790C76"/>
    <w:rsid w:val="00790FB9"/>
    <w:rsid w:val="00790FEF"/>
    <w:rsid w:val="007910D6"/>
    <w:rsid w:val="00791254"/>
    <w:rsid w:val="007913B9"/>
    <w:rsid w:val="00791D3F"/>
    <w:rsid w:val="00791DA6"/>
    <w:rsid w:val="00791FE6"/>
    <w:rsid w:val="00792150"/>
    <w:rsid w:val="0079233F"/>
    <w:rsid w:val="007924E1"/>
    <w:rsid w:val="00792509"/>
    <w:rsid w:val="0079261A"/>
    <w:rsid w:val="0079276F"/>
    <w:rsid w:val="0079280E"/>
    <w:rsid w:val="0079299E"/>
    <w:rsid w:val="00792D21"/>
    <w:rsid w:val="00792F55"/>
    <w:rsid w:val="0079301D"/>
    <w:rsid w:val="0079325E"/>
    <w:rsid w:val="00793639"/>
    <w:rsid w:val="00793945"/>
    <w:rsid w:val="0079395F"/>
    <w:rsid w:val="0079397D"/>
    <w:rsid w:val="00793DEF"/>
    <w:rsid w:val="00793E04"/>
    <w:rsid w:val="00794024"/>
    <w:rsid w:val="007948AB"/>
    <w:rsid w:val="00794DD8"/>
    <w:rsid w:val="00795068"/>
    <w:rsid w:val="00795318"/>
    <w:rsid w:val="00795D25"/>
    <w:rsid w:val="00796184"/>
    <w:rsid w:val="007973F1"/>
    <w:rsid w:val="0079761C"/>
    <w:rsid w:val="007977B6"/>
    <w:rsid w:val="00797C1E"/>
    <w:rsid w:val="00797E3F"/>
    <w:rsid w:val="007A0233"/>
    <w:rsid w:val="007A0249"/>
    <w:rsid w:val="007A05F4"/>
    <w:rsid w:val="007A061F"/>
    <w:rsid w:val="007A082C"/>
    <w:rsid w:val="007A0A32"/>
    <w:rsid w:val="007A0E3E"/>
    <w:rsid w:val="007A0FFF"/>
    <w:rsid w:val="007A133D"/>
    <w:rsid w:val="007A16A4"/>
    <w:rsid w:val="007A16B0"/>
    <w:rsid w:val="007A16E2"/>
    <w:rsid w:val="007A1A77"/>
    <w:rsid w:val="007A1BED"/>
    <w:rsid w:val="007A1FB7"/>
    <w:rsid w:val="007A266C"/>
    <w:rsid w:val="007A2860"/>
    <w:rsid w:val="007A28D9"/>
    <w:rsid w:val="007A29FC"/>
    <w:rsid w:val="007A2A49"/>
    <w:rsid w:val="007A2C7A"/>
    <w:rsid w:val="007A2D17"/>
    <w:rsid w:val="007A2E93"/>
    <w:rsid w:val="007A2FDA"/>
    <w:rsid w:val="007A37AE"/>
    <w:rsid w:val="007A3922"/>
    <w:rsid w:val="007A3B00"/>
    <w:rsid w:val="007A3CDF"/>
    <w:rsid w:val="007A3F70"/>
    <w:rsid w:val="007A4153"/>
    <w:rsid w:val="007A4386"/>
    <w:rsid w:val="007A43F4"/>
    <w:rsid w:val="007A442E"/>
    <w:rsid w:val="007A4B01"/>
    <w:rsid w:val="007A5263"/>
    <w:rsid w:val="007A53CC"/>
    <w:rsid w:val="007A59C5"/>
    <w:rsid w:val="007A5C0D"/>
    <w:rsid w:val="007A5D56"/>
    <w:rsid w:val="007A5DB0"/>
    <w:rsid w:val="007A5DEA"/>
    <w:rsid w:val="007A60F6"/>
    <w:rsid w:val="007A6228"/>
    <w:rsid w:val="007A66A1"/>
    <w:rsid w:val="007A67EB"/>
    <w:rsid w:val="007A6C86"/>
    <w:rsid w:val="007A6CE9"/>
    <w:rsid w:val="007A7034"/>
    <w:rsid w:val="007A7616"/>
    <w:rsid w:val="007A7838"/>
    <w:rsid w:val="007A794C"/>
    <w:rsid w:val="007A7ACD"/>
    <w:rsid w:val="007A7BD0"/>
    <w:rsid w:val="007B0412"/>
    <w:rsid w:val="007B052D"/>
    <w:rsid w:val="007B0672"/>
    <w:rsid w:val="007B0A14"/>
    <w:rsid w:val="007B0BE7"/>
    <w:rsid w:val="007B1322"/>
    <w:rsid w:val="007B1503"/>
    <w:rsid w:val="007B15D5"/>
    <w:rsid w:val="007B17FD"/>
    <w:rsid w:val="007B1E89"/>
    <w:rsid w:val="007B1EE5"/>
    <w:rsid w:val="007B214F"/>
    <w:rsid w:val="007B21E2"/>
    <w:rsid w:val="007B2497"/>
    <w:rsid w:val="007B2B3C"/>
    <w:rsid w:val="007B2CBE"/>
    <w:rsid w:val="007B2E9E"/>
    <w:rsid w:val="007B2F4E"/>
    <w:rsid w:val="007B300E"/>
    <w:rsid w:val="007B32B7"/>
    <w:rsid w:val="007B39FB"/>
    <w:rsid w:val="007B40BF"/>
    <w:rsid w:val="007B44A2"/>
    <w:rsid w:val="007B4623"/>
    <w:rsid w:val="007B4863"/>
    <w:rsid w:val="007B4DD1"/>
    <w:rsid w:val="007B5347"/>
    <w:rsid w:val="007B550B"/>
    <w:rsid w:val="007B551F"/>
    <w:rsid w:val="007B59B0"/>
    <w:rsid w:val="007B61B7"/>
    <w:rsid w:val="007B63F1"/>
    <w:rsid w:val="007B6401"/>
    <w:rsid w:val="007B6C6E"/>
    <w:rsid w:val="007B6C99"/>
    <w:rsid w:val="007B76C4"/>
    <w:rsid w:val="007B77AB"/>
    <w:rsid w:val="007B7CA5"/>
    <w:rsid w:val="007B7D18"/>
    <w:rsid w:val="007C0070"/>
    <w:rsid w:val="007C00EB"/>
    <w:rsid w:val="007C046D"/>
    <w:rsid w:val="007C04E2"/>
    <w:rsid w:val="007C085F"/>
    <w:rsid w:val="007C11CB"/>
    <w:rsid w:val="007C133A"/>
    <w:rsid w:val="007C1782"/>
    <w:rsid w:val="007C1DB6"/>
    <w:rsid w:val="007C28E1"/>
    <w:rsid w:val="007C2F6D"/>
    <w:rsid w:val="007C3944"/>
    <w:rsid w:val="007C3A0A"/>
    <w:rsid w:val="007C3CEB"/>
    <w:rsid w:val="007C3F96"/>
    <w:rsid w:val="007C445D"/>
    <w:rsid w:val="007C451A"/>
    <w:rsid w:val="007C46CB"/>
    <w:rsid w:val="007C48B5"/>
    <w:rsid w:val="007C559A"/>
    <w:rsid w:val="007C5878"/>
    <w:rsid w:val="007C5A08"/>
    <w:rsid w:val="007C5A81"/>
    <w:rsid w:val="007C5D19"/>
    <w:rsid w:val="007C5E9A"/>
    <w:rsid w:val="007C605F"/>
    <w:rsid w:val="007C62D4"/>
    <w:rsid w:val="007C635E"/>
    <w:rsid w:val="007C6673"/>
    <w:rsid w:val="007C68A7"/>
    <w:rsid w:val="007C6DD1"/>
    <w:rsid w:val="007C78E9"/>
    <w:rsid w:val="007C7925"/>
    <w:rsid w:val="007C7D13"/>
    <w:rsid w:val="007C7EB3"/>
    <w:rsid w:val="007C7F26"/>
    <w:rsid w:val="007C7F76"/>
    <w:rsid w:val="007D015E"/>
    <w:rsid w:val="007D06F8"/>
    <w:rsid w:val="007D0A80"/>
    <w:rsid w:val="007D0F77"/>
    <w:rsid w:val="007D1267"/>
    <w:rsid w:val="007D139E"/>
    <w:rsid w:val="007D17CD"/>
    <w:rsid w:val="007D1B13"/>
    <w:rsid w:val="007D1D98"/>
    <w:rsid w:val="007D2301"/>
    <w:rsid w:val="007D2564"/>
    <w:rsid w:val="007D257F"/>
    <w:rsid w:val="007D2EB5"/>
    <w:rsid w:val="007D3194"/>
    <w:rsid w:val="007D336F"/>
    <w:rsid w:val="007D3536"/>
    <w:rsid w:val="007D3746"/>
    <w:rsid w:val="007D3810"/>
    <w:rsid w:val="007D395A"/>
    <w:rsid w:val="007D3B6E"/>
    <w:rsid w:val="007D3B8D"/>
    <w:rsid w:val="007D3BE3"/>
    <w:rsid w:val="007D4023"/>
    <w:rsid w:val="007D40AB"/>
    <w:rsid w:val="007D4158"/>
    <w:rsid w:val="007D42B9"/>
    <w:rsid w:val="007D4518"/>
    <w:rsid w:val="007D48A2"/>
    <w:rsid w:val="007D4CA1"/>
    <w:rsid w:val="007D5B5E"/>
    <w:rsid w:val="007D5BCA"/>
    <w:rsid w:val="007D5FE1"/>
    <w:rsid w:val="007D68F2"/>
    <w:rsid w:val="007D68FD"/>
    <w:rsid w:val="007D6DAE"/>
    <w:rsid w:val="007D6E01"/>
    <w:rsid w:val="007D7C64"/>
    <w:rsid w:val="007E01A6"/>
    <w:rsid w:val="007E0307"/>
    <w:rsid w:val="007E05D9"/>
    <w:rsid w:val="007E07B5"/>
    <w:rsid w:val="007E08AC"/>
    <w:rsid w:val="007E10CF"/>
    <w:rsid w:val="007E1173"/>
    <w:rsid w:val="007E123D"/>
    <w:rsid w:val="007E1422"/>
    <w:rsid w:val="007E15CD"/>
    <w:rsid w:val="007E17A9"/>
    <w:rsid w:val="007E1B97"/>
    <w:rsid w:val="007E1BA1"/>
    <w:rsid w:val="007E1BE9"/>
    <w:rsid w:val="007E1BFC"/>
    <w:rsid w:val="007E1F32"/>
    <w:rsid w:val="007E1FAC"/>
    <w:rsid w:val="007E21D7"/>
    <w:rsid w:val="007E2303"/>
    <w:rsid w:val="007E2451"/>
    <w:rsid w:val="007E25AD"/>
    <w:rsid w:val="007E2773"/>
    <w:rsid w:val="007E2F87"/>
    <w:rsid w:val="007E3182"/>
    <w:rsid w:val="007E33EA"/>
    <w:rsid w:val="007E395E"/>
    <w:rsid w:val="007E3A8A"/>
    <w:rsid w:val="007E3C02"/>
    <w:rsid w:val="007E3C4D"/>
    <w:rsid w:val="007E44C9"/>
    <w:rsid w:val="007E52AE"/>
    <w:rsid w:val="007E5361"/>
    <w:rsid w:val="007E5384"/>
    <w:rsid w:val="007E5461"/>
    <w:rsid w:val="007E5804"/>
    <w:rsid w:val="007E61F5"/>
    <w:rsid w:val="007E6ADF"/>
    <w:rsid w:val="007E6D1B"/>
    <w:rsid w:val="007E6D8C"/>
    <w:rsid w:val="007E723A"/>
    <w:rsid w:val="007E7BB0"/>
    <w:rsid w:val="007E7D90"/>
    <w:rsid w:val="007E7F61"/>
    <w:rsid w:val="007E7FDC"/>
    <w:rsid w:val="007F01CA"/>
    <w:rsid w:val="007F048B"/>
    <w:rsid w:val="007F089E"/>
    <w:rsid w:val="007F0C88"/>
    <w:rsid w:val="007F0D90"/>
    <w:rsid w:val="007F1749"/>
    <w:rsid w:val="007F194B"/>
    <w:rsid w:val="007F1C60"/>
    <w:rsid w:val="007F2058"/>
    <w:rsid w:val="007F2510"/>
    <w:rsid w:val="007F2534"/>
    <w:rsid w:val="007F2786"/>
    <w:rsid w:val="007F2888"/>
    <w:rsid w:val="007F2938"/>
    <w:rsid w:val="007F29E1"/>
    <w:rsid w:val="007F329A"/>
    <w:rsid w:val="007F3E01"/>
    <w:rsid w:val="007F40F0"/>
    <w:rsid w:val="007F42B6"/>
    <w:rsid w:val="007F44E3"/>
    <w:rsid w:val="007F4D25"/>
    <w:rsid w:val="007F54F2"/>
    <w:rsid w:val="007F5915"/>
    <w:rsid w:val="007F59E6"/>
    <w:rsid w:val="007F5E7A"/>
    <w:rsid w:val="007F5F6D"/>
    <w:rsid w:val="007F625F"/>
    <w:rsid w:val="007F69F1"/>
    <w:rsid w:val="007F6B8C"/>
    <w:rsid w:val="007F6BF5"/>
    <w:rsid w:val="007F6E5A"/>
    <w:rsid w:val="007F6E7A"/>
    <w:rsid w:val="007F6FC9"/>
    <w:rsid w:val="007F74D1"/>
    <w:rsid w:val="007F769B"/>
    <w:rsid w:val="007F76BD"/>
    <w:rsid w:val="008001B7"/>
    <w:rsid w:val="0080033E"/>
    <w:rsid w:val="0080043D"/>
    <w:rsid w:val="008009B4"/>
    <w:rsid w:val="00800AED"/>
    <w:rsid w:val="00800B62"/>
    <w:rsid w:val="00800C71"/>
    <w:rsid w:val="00800EDE"/>
    <w:rsid w:val="0080110E"/>
    <w:rsid w:val="00801232"/>
    <w:rsid w:val="0080124D"/>
    <w:rsid w:val="008015D7"/>
    <w:rsid w:val="00801824"/>
    <w:rsid w:val="008018DD"/>
    <w:rsid w:val="00801AEC"/>
    <w:rsid w:val="00801F73"/>
    <w:rsid w:val="008021BC"/>
    <w:rsid w:val="00802543"/>
    <w:rsid w:val="00802610"/>
    <w:rsid w:val="00802C27"/>
    <w:rsid w:val="00802E0A"/>
    <w:rsid w:val="00802E8C"/>
    <w:rsid w:val="008034A7"/>
    <w:rsid w:val="0080350D"/>
    <w:rsid w:val="00803780"/>
    <w:rsid w:val="00803914"/>
    <w:rsid w:val="00803919"/>
    <w:rsid w:val="00803DD6"/>
    <w:rsid w:val="00803EB1"/>
    <w:rsid w:val="00803F0E"/>
    <w:rsid w:val="00803FC9"/>
    <w:rsid w:val="008043E7"/>
    <w:rsid w:val="00804C68"/>
    <w:rsid w:val="00805119"/>
    <w:rsid w:val="00805346"/>
    <w:rsid w:val="008053E5"/>
    <w:rsid w:val="008055F9"/>
    <w:rsid w:val="0080560B"/>
    <w:rsid w:val="00805613"/>
    <w:rsid w:val="008057A2"/>
    <w:rsid w:val="00805971"/>
    <w:rsid w:val="00805990"/>
    <w:rsid w:val="00805BD9"/>
    <w:rsid w:val="00805D91"/>
    <w:rsid w:val="00805DCB"/>
    <w:rsid w:val="008064E6"/>
    <w:rsid w:val="00807015"/>
    <w:rsid w:val="008074C2"/>
    <w:rsid w:val="00807751"/>
    <w:rsid w:val="00807EB1"/>
    <w:rsid w:val="008101F5"/>
    <w:rsid w:val="00810B72"/>
    <w:rsid w:val="008110B0"/>
    <w:rsid w:val="00811358"/>
    <w:rsid w:val="0081140C"/>
    <w:rsid w:val="00811566"/>
    <w:rsid w:val="00811765"/>
    <w:rsid w:val="0081189F"/>
    <w:rsid w:val="00811CBC"/>
    <w:rsid w:val="008122E6"/>
    <w:rsid w:val="0081262B"/>
    <w:rsid w:val="0081265B"/>
    <w:rsid w:val="00812797"/>
    <w:rsid w:val="008128A6"/>
    <w:rsid w:val="00812F5B"/>
    <w:rsid w:val="008130EE"/>
    <w:rsid w:val="00813285"/>
    <w:rsid w:val="008134C1"/>
    <w:rsid w:val="00813B1E"/>
    <w:rsid w:val="00813B2D"/>
    <w:rsid w:val="008140FD"/>
    <w:rsid w:val="008146E3"/>
    <w:rsid w:val="00814A49"/>
    <w:rsid w:val="00814C33"/>
    <w:rsid w:val="00814D52"/>
    <w:rsid w:val="008153A2"/>
    <w:rsid w:val="00815434"/>
    <w:rsid w:val="008154A4"/>
    <w:rsid w:val="0081559F"/>
    <w:rsid w:val="008155FD"/>
    <w:rsid w:val="008156B7"/>
    <w:rsid w:val="008158DE"/>
    <w:rsid w:val="00815A4F"/>
    <w:rsid w:val="00815F65"/>
    <w:rsid w:val="0081648C"/>
    <w:rsid w:val="00816554"/>
    <w:rsid w:val="0081658D"/>
    <w:rsid w:val="008165CD"/>
    <w:rsid w:val="008168B3"/>
    <w:rsid w:val="00816994"/>
    <w:rsid w:val="00816AC5"/>
    <w:rsid w:val="00816D6E"/>
    <w:rsid w:val="008174BA"/>
    <w:rsid w:val="0081757C"/>
    <w:rsid w:val="00817804"/>
    <w:rsid w:val="0081784E"/>
    <w:rsid w:val="00817A9A"/>
    <w:rsid w:val="00817B4D"/>
    <w:rsid w:val="00817EF6"/>
    <w:rsid w:val="00820152"/>
    <w:rsid w:val="00820A1A"/>
    <w:rsid w:val="00820A26"/>
    <w:rsid w:val="00820BC7"/>
    <w:rsid w:val="00820BEE"/>
    <w:rsid w:val="00821121"/>
    <w:rsid w:val="00821256"/>
    <w:rsid w:val="008216B4"/>
    <w:rsid w:val="0082185B"/>
    <w:rsid w:val="0082199D"/>
    <w:rsid w:val="00821E72"/>
    <w:rsid w:val="00822062"/>
    <w:rsid w:val="0082248B"/>
    <w:rsid w:val="00822721"/>
    <w:rsid w:val="00823019"/>
    <w:rsid w:val="00823401"/>
    <w:rsid w:val="00823B7C"/>
    <w:rsid w:val="00823DB5"/>
    <w:rsid w:val="00824099"/>
    <w:rsid w:val="008244BE"/>
    <w:rsid w:val="00824A60"/>
    <w:rsid w:val="008258B9"/>
    <w:rsid w:val="00825A78"/>
    <w:rsid w:val="00825AA0"/>
    <w:rsid w:val="00825CCD"/>
    <w:rsid w:val="00825D08"/>
    <w:rsid w:val="00825D65"/>
    <w:rsid w:val="00825DF5"/>
    <w:rsid w:val="00826187"/>
    <w:rsid w:val="008265CB"/>
    <w:rsid w:val="00826626"/>
    <w:rsid w:val="00826827"/>
    <w:rsid w:val="00826950"/>
    <w:rsid w:val="008269BD"/>
    <w:rsid w:val="00826ED3"/>
    <w:rsid w:val="00826F59"/>
    <w:rsid w:val="008275F2"/>
    <w:rsid w:val="00827657"/>
    <w:rsid w:val="00827799"/>
    <w:rsid w:val="00827990"/>
    <w:rsid w:val="00827F8D"/>
    <w:rsid w:val="0083004A"/>
    <w:rsid w:val="00830199"/>
    <w:rsid w:val="00830202"/>
    <w:rsid w:val="00830541"/>
    <w:rsid w:val="008305B6"/>
    <w:rsid w:val="00830782"/>
    <w:rsid w:val="00830D3E"/>
    <w:rsid w:val="00831002"/>
    <w:rsid w:val="0083106A"/>
    <w:rsid w:val="0083153D"/>
    <w:rsid w:val="008315BD"/>
    <w:rsid w:val="00831C62"/>
    <w:rsid w:val="00832087"/>
    <w:rsid w:val="00832108"/>
    <w:rsid w:val="008322D7"/>
    <w:rsid w:val="008322D8"/>
    <w:rsid w:val="00832501"/>
    <w:rsid w:val="00832575"/>
    <w:rsid w:val="00832A36"/>
    <w:rsid w:val="00832A61"/>
    <w:rsid w:val="00832B41"/>
    <w:rsid w:val="00832D6C"/>
    <w:rsid w:val="008334BD"/>
    <w:rsid w:val="008337F2"/>
    <w:rsid w:val="00833B8F"/>
    <w:rsid w:val="0083493F"/>
    <w:rsid w:val="0083497B"/>
    <w:rsid w:val="00834A4E"/>
    <w:rsid w:val="00834D87"/>
    <w:rsid w:val="00834DEC"/>
    <w:rsid w:val="00834EDA"/>
    <w:rsid w:val="00834FB0"/>
    <w:rsid w:val="00835363"/>
    <w:rsid w:val="008354DF"/>
    <w:rsid w:val="0083570C"/>
    <w:rsid w:val="00835A56"/>
    <w:rsid w:val="00835F34"/>
    <w:rsid w:val="00835F8D"/>
    <w:rsid w:val="008361AA"/>
    <w:rsid w:val="00836311"/>
    <w:rsid w:val="0083668C"/>
    <w:rsid w:val="008368B1"/>
    <w:rsid w:val="008368ED"/>
    <w:rsid w:val="00836B41"/>
    <w:rsid w:val="00836CEA"/>
    <w:rsid w:val="00836D67"/>
    <w:rsid w:val="00836DA4"/>
    <w:rsid w:val="00836E29"/>
    <w:rsid w:val="00836E72"/>
    <w:rsid w:val="00836EE3"/>
    <w:rsid w:val="00836FDB"/>
    <w:rsid w:val="00837118"/>
    <w:rsid w:val="0083730D"/>
    <w:rsid w:val="00837999"/>
    <w:rsid w:val="00837A43"/>
    <w:rsid w:val="00837BA0"/>
    <w:rsid w:val="00837D03"/>
    <w:rsid w:val="008401B4"/>
    <w:rsid w:val="0084035D"/>
    <w:rsid w:val="00840534"/>
    <w:rsid w:val="008406AF"/>
    <w:rsid w:val="00840939"/>
    <w:rsid w:val="00840951"/>
    <w:rsid w:val="00840DCD"/>
    <w:rsid w:val="00841143"/>
    <w:rsid w:val="0084159B"/>
    <w:rsid w:val="00841A51"/>
    <w:rsid w:val="00841CF7"/>
    <w:rsid w:val="00841FAF"/>
    <w:rsid w:val="0084223C"/>
    <w:rsid w:val="00842F62"/>
    <w:rsid w:val="00843226"/>
    <w:rsid w:val="00843591"/>
    <w:rsid w:val="00843665"/>
    <w:rsid w:val="00843754"/>
    <w:rsid w:val="0084472D"/>
    <w:rsid w:val="00844914"/>
    <w:rsid w:val="00844B5D"/>
    <w:rsid w:val="00844BD9"/>
    <w:rsid w:val="00844DA7"/>
    <w:rsid w:val="00844F5A"/>
    <w:rsid w:val="008455C5"/>
    <w:rsid w:val="008456F1"/>
    <w:rsid w:val="00845796"/>
    <w:rsid w:val="00845805"/>
    <w:rsid w:val="00845A12"/>
    <w:rsid w:val="00845AAD"/>
    <w:rsid w:val="00845B38"/>
    <w:rsid w:val="00845FF6"/>
    <w:rsid w:val="008463E0"/>
    <w:rsid w:val="008465C2"/>
    <w:rsid w:val="00846AAC"/>
    <w:rsid w:val="008471AD"/>
    <w:rsid w:val="008472A9"/>
    <w:rsid w:val="008472DB"/>
    <w:rsid w:val="00847307"/>
    <w:rsid w:val="008474A2"/>
    <w:rsid w:val="0084752A"/>
    <w:rsid w:val="0085082E"/>
    <w:rsid w:val="008509EB"/>
    <w:rsid w:val="00850F2A"/>
    <w:rsid w:val="00850F76"/>
    <w:rsid w:val="008512DB"/>
    <w:rsid w:val="00851459"/>
    <w:rsid w:val="008517D9"/>
    <w:rsid w:val="0085183A"/>
    <w:rsid w:val="00851A78"/>
    <w:rsid w:val="00851B8C"/>
    <w:rsid w:val="00851D2B"/>
    <w:rsid w:val="00851EB3"/>
    <w:rsid w:val="00851EDF"/>
    <w:rsid w:val="00851F68"/>
    <w:rsid w:val="00852878"/>
    <w:rsid w:val="00852E97"/>
    <w:rsid w:val="00853113"/>
    <w:rsid w:val="00853150"/>
    <w:rsid w:val="00854702"/>
    <w:rsid w:val="00854939"/>
    <w:rsid w:val="008549FC"/>
    <w:rsid w:val="00854B61"/>
    <w:rsid w:val="00854B91"/>
    <w:rsid w:val="008550A8"/>
    <w:rsid w:val="008557E4"/>
    <w:rsid w:val="00855849"/>
    <w:rsid w:val="008558C2"/>
    <w:rsid w:val="008558E4"/>
    <w:rsid w:val="008559E7"/>
    <w:rsid w:val="00856019"/>
    <w:rsid w:val="008563CB"/>
    <w:rsid w:val="00856CB5"/>
    <w:rsid w:val="00856ED6"/>
    <w:rsid w:val="00857079"/>
    <w:rsid w:val="00857203"/>
    <w:rsid w:val="0085726A"/>
    <w:rsid w:val="0085768B"/>
    <w:rsid w:val="0086001F"/>
    <w:rsid w:val="0086007A"/>
    <w:rsid w:val="008603E3"/>
    <w:rsid w:val="00860DC4"/>
    <w:rsid w:val="00861441"/>
    <w:rsid w:val="0086161F"/>
    <w:rsid w:val="0086171F"/>
    <w:rsid w:val="008617D7"/>
    <w:rsid w:val="00861B8F"/>
    <w:rsid w:val="00861D37"/>
    <w:rsid w:val="00861E1E"/>
    <w:rsid w:val="00861F2B"/>
    <w:rsid w:val="00861FA7"/>
    <w:rsid w:val="00862032"/>
    <w:rsid w:val="00862795"/>
    <w:rsid w:val="00863B3E"/>
    <w:rsid w:val="00863DCE"/>
    <w:rsid w:val="00864185"/>
    <w:rsid w:val="00864286"/>
    <w:rsid w:val="00864670"/>
    <w:rsid w:val="00864730"/>
    <w:rsid w:val="00864822"/>
    <w:rsid w:val="008648BD"/>
    <w:rsid w:val="008648FB"/>
    <w:rsid w:val="00864C17"/>
    <w:rsid w:val="00864E1A"/>
    <w:rsid w:val="00865565"/>
    <w:rsid w:val="00865736"/>
    <w:rsid w:val="00865813"/>
    <w:rsid w:val="008658F9"/>
    <w:rsid w:val="00865A6B"/>
    <w:rsid w:val="00865BAE"/>
    <w:rsid w:val="00866530"/>
    <w:rsid w:val="00866DDC"/>
    <w:rsid w:val="00866EBD"/>
    <w:rsid w:val="00867342"/>
    <w:rsid w:val="0086757F"/>
    <w:rsid w:val="00867613"/>
    <w:rsid w:val="00867720"/>
    <w:rsid w:val="00867BED"/>
    <w:rsid w:val="00867DEF"/>
    <w:rsid w:val="00870005"/>
    <w:rsid w:val="00870532"/>
    <w:rsid w:val="0087058C"/>
    <w:rsid w:val="008705BC"/>
    <w:rsid w:val="00870760"/>
    <w:rsid w:val="00870D5C"/>
    <w:rsid w:val="00871174"/>
    <w:rsid w:val="008711A1"/>
    <w:rsid w:val="00871A32"/>
    <w:rsid w:val="00871C01"/>
    <w:rsid w:val="00871D66"/>
    <w:rsid w:val="00871DF8"/>
    <w:rsid w:val="00872512"/>
    <w:rsid w:val="00872B43"/>
    <w:rsid w:val="00873003"/>
    <w:rsid w:val="0087327D"/>
    <w:rsid w:val="0087340E"/>
    <w:rsid w:val="00873465"/>
    <w:rsid w:val="00873660"/>
    <w:rsid w:val="008736D6"/>
    <w:rsid w:val="00873ADC"/>
    <w:rsid w:val="00874074"/>
    <w:rsid w:val="0087422E"/>
    <w:rsid w:val="00874518"/>
    <w:rsid w:val="00874979"/>
    <w:rsid w:val="00874D12"/>
    <w:rsid w:val="008750A9"/>
    <w:rsid w:val="0087537A"/>
    <w:rsid w:val="008754D6"/>
    <w:rsid w:val="008758A0"/>
    <w:rsid w:val="008758CB"/>
    <w:rsid w:val="00875D8C"/>
    <w:rsid w:val="00876117"/>
    <w:rsid w:val="00876258"/>
    <w:rsid w:val="00876319"/>
    <w:rsid w:val="0087636D"/>
    <w:rsid w:val="008763C9"/>
    <w:rsid w:val="00876423"/>
    <w:rsid w:val="0087647A"/>
    <w:rsid w:val="00876508"/>
    <w:rsid w:val="0087667C"/>
    <w:rsid w:val="00876864"/>
    <w:rsid w:val="00876C0F"/>
    <w:rsid w:val="00876F88"/>
    <w:rsid w:val="0087720B"/>
    <w:rsid w:val="008772EB"/>
    <w:rsid w:val="00877410"/>
    <w:rsid w:val="00877641"/>
    <w:rsid w:val="00877692"/>
    <w:rsid w:val="008776DF"/>
    <w:rsid w:val="00877BD3"/>
    <w:rsid w:val="00877D8E"/>
    <w:rsid w:val="00877E81"/>
    <w:rsid w:val="00880149"/>
    <w:rsid w:val="00880331"/>
    <w:rsid w:val="00880461"/>
    <w:rsid w:val="008804FA"/>
    <w:rsid w:val="00880580"/>
    <w:rsid w:val="008807F0"/>
    <w:rsid w:val="00880A2B"/>
    <w:rsid w:val="00880A8C"/>
    <w:rsid w:val="00880C5B"/>
    <w:rsid w:val="00880D46"/>
    <w:rsid w:val="00880F67"/>
    <w:rsid w:val="00881796"/>
    <w:rsid w:val="00881918"/>
    <w:rsid w:val="008820E4"/>
    <w:rsid w:val="00882409"/>
    <w:rsid w:val="00882A82"/>
    <w:rsid w:val="00883040"/>
    <w:rsid w:val="00883155"/>
    <w:rsid w:val="008831FE"/>
    <w:rsid w:val="00883205"/>
    <w:rsid w:val="00883231"/>
    <w:rsid w:val="008834A9"/>
    <w:rsid w:val="0088371A"/>
    <w:rsid w:val="00883867"/>
    <w:rsid w:val="00883DFF"/>
    <w:rsid w:val="00884304"/>
    <w:rsid w:val="008845F7"/>
    <w:rsid w:val="00884636"/>
    <w:rsid w:val="00884C8F"/>
    <w:rsid w:val="00884D69"/>
    <w:rsid w:val="0088503F"/>
    <w:rsid w:val="00885334"/>
    <w:rsid w:val="00885564"/>
    <w:rsid w:val="00885B8D"/>
    <w:rsid w:val="00885FCF"/>
    <w:rsid w:val="008860AD"/>
    <w:rsid w:val="008860D2"/>
    <w:rsid w:val="00886136"/>
    <w:rsid w:val="008869A5"/>
    <w:rsid w:val="00886AFB"/>
    <w:rsid w:val="008871F7"/>
    <w:rsid w:val="008872E3"/>
    <w:rsid w:val="00887518"/>
    <w:rsid w:val="00887970"/>
    <w:rsid w:val="00887A7B"/>
    <w:rsid w:val="00890211"/>
    <w:rsid w:val="0089074F"/>
    <w:rsid w:val="00890CF8"/>
    <w:rsid w:val="00890DA7"/>
    <w:rsid w:val="008910CB"/>
    <w:rsid w:val="0089207B"/>
    <w:rsid w:val="0089212D"/>
    <w:rsid w:val="00892214"/>
    <w:rsid w:val="00892901"/>
    <w:rsid w:val="00892BBB"/>
    <w:rsid w:val="00892DC0"/>
    <w:rsid w:val="0089320C"/>
    <w:rsid w:val="00893976"/>
    <w:rsid w:val="00893A7E"/>
    <w:rsid w:val="00893C22"/>
    <w:rsid w:val="008942AD"/>
    <w:rsid w:val="00894504"/>
    <w:rsid w:val="00894AB8"/>
    <w:rsid w:val="00894D3E"/>
    <w:rsid w:val="00894F03"/>
    <w:rsid w:val="00894F87"/>
    <w:rsid w:val="008951C4"/>
    <w:rsid w:val="008951E2"/>
    <w:rsid w:val="00895444"/>
    <w:rsid w:val="00895479"/>
    <w:rsid w:val="00895691"/>
    <w:rsid w:val="00895BC4"/>
    <w:rsid w:val="00895CE3"/>
    <w:rsid w:val="0089622A"/>
    <w:rsid w:val="0089638A"/>
    <w:rsid w:val="008964D0"/>
    <w:rsid w:val="008968E9"/>
    <w:rsid w:val="00896D51"/>
    <w:rsid w:val="00896E84"/>
    <w:rsid w:val="00896E98"/>
    <w:rsid w:val="00897019"/>
    <w:rsid w:val="00897590"/>
    <w:rsid w:val="00897969"/>
    <w:rsid w:val="00897B16"/>
    <w:rsid w:val="00897CD6"/>
    <w:rsid w:val="008A04EE"/>
    <w:rsid w:val="008A067C"/>
    <w:rsid w:val="008A0906"/>
    <w:rsid w:val="008A0A67"/>
    <w:rsid w:val="008A115B"/>
    <w:rsid w:val="008A12CF"/>
    <w:rsid w:val="008A14A5"/>
    <w:rsid w:val="008A14A9"/>
    <w:rsid w:val="008A14AB"/>
    <w:rsid w:val="008A16C2"/>
    <w:rsid w:val="008A178F"/>
    <w:rsid w:val="008A1874"/>
    <w:rsid w:val="008A198F"/>
    <w:rsid w:val="008A1A74"/>
    <w:rsid w:val="008A1BFB"/>
    <w:rsid w:val="008A20A7"/>
    <w:rsid w:val="008A2272"/>
    <w:rsid w:val="008A26F5"/>
    <w:rsid w:val="008A2B48"/>
    <w:rsid w:val="008A2F40"/>
    <w:rsid w:val="008A3657"/>
    <w:rsid w:val="008A38BB"/>
    <w:rsid w:val="008A39DC"/>
    <w:rsid w:val="008A3B24"/>
    <w:rsid w:val="008A3BFA"/>
    <w:rsid w:val="008A4960"/>
    <w:rsid w:val="008A4E84"/>
    <w:rsid w:val="008A519C"/>
    <w:rsid w:val="008A5218"/>
    <w:rsid w:val="008A533A"/>
    <w:rsid w:val="008A53AB"/>
    <w:rsid w:val="008A5781"/>
    <w:rsid w:val="008A5881"/>
    <w:rsid w:val="008A5B6E"/>
    <w:rsid w:val="008A69FB"/>
    <w:rsid w:val="008A6CFA"/>
    <w:rsid w:val="008A6D5B"/>
    <w:rsid w:val="008A70BD"/>
    <w:rsid w:val="008A72B6"/>
    <w:rsid w:val="008B02DF"/>
    <w:rsid w:val="008B0413"/>
    <w:rsid w:val="008B0651"/>
    <w:rsid w:val="008B0699"/>
    <w:rsid w:val="008B0853"/>
    <w:rsid w:val="008B1292"/>
    <w:rsid w:val="008B13E2"/>
    <w:rsid w:val="008B154B"/>
    <w:rsid w:val="008B158A"/>
    <w:rsid w:val="008B16D8"/>
    <w:rsid w:val="008B18EE"/>
    <w:rsid w:val="008B1C88"/>
    <w:rsid w:val="008B1C8F"/>
    <w:rsid w:val="008B1DA9"/>
    <w:rsid w:val="008B1F68"/>
    <w:rsid w:val="008B2067"/>
    <w:rsid w:val="008B20A2"/>
    <w:rsid w:val="008B2124"/>
    <w:rsid w:val="008B26A2"/>
    <w:rsid w:val="008B2AA3"/>
    <w:rsid w:val="008B2CD6"/>
    <w:rsid w:val="008B31CC"/>
    <w:rsid w:val="008B36D9"/>
    <w:rsid w:val="008B3745"/>
    <w:rsid w:val="008B3A19"/>
    <w:rsid w:val="008B401F"/>
    <w:rsid w:val="008B441C"/>
    <w:rsid w:val="008B458E"/>
    <w:rsid w:val="008B4649"/>
    <w:rsid w:val="008B481D"/>
    <w:rsid w:val="008B4E96"/>
    <w:rsid w:val="008B4F0B"/>
    <w:rsid w:val="008B541B"/>
    <w:rsid w:val="008B6272"/>
    <w:rsid w:val="008B639B"/>
    <w:rsid w:val="008B654E"/>
    <w:rsid w:val="008B6679"/>
    <w:rsid w:val="008B6750"/>
    <w:rsid w:val="008B6941"/>
    <w:rsid w:val="008B6F51"/>
    <w:rsid w:val="008B7715"/>
    <w:rsid w:val="008B797E"/>
    <w:rsid w:val="008B7AB3"/>
    <w:rsid w:val="008B7ED5"/>
    <w:rsid w:val="008B7F03"/>
    <w:rsid w:val="008C0080"/>
    <w:rsid w:val="008C0147"/>
    <w:rsid w:val="008C02B7"/>
    <w:rsid w:val="008C0651"/>
    <w:rsid w:val="008C0821"/>
    <w:rsid w:val="008C09D7"/>
    <w:rsid w:val="008C0ECF"/>
    <w:rsid w:val="008C1043"/>
    <w:rsid w:val="008C12CD"/>
    <w:rsid w:val="008C179B"/>
    <w:rsid w:val="008C185F"/>
    <w:rsid w:val="008C1B33"/>
    <w:rsid w:val="008C1BAE"/>
    <w:rsid w:val="008C1BCB"/>
    <w:rsid w:val="008C1ECC"/>
    <w:rsid w:val="008C2118"/>
    <w:rsid w:val="008C301C"/>
    <w:rsid w:val="008C3102"/>
    <w:rsid w:val="008C32F5"/>
    <w:rsid w:val="008C34CF"/>
    <w:rsid w:val="008C39C3"/>
    <w:rsid w:val="008C3A3C"/>
    <w:rsid w:val="008C3D37"/>
    <w:rsid w:val="008C404B"/>
    <w:rsid w:val="008C424D"/>
    <w:rsid w:val="008C43A3"/>
    <w:rsid w:val="008C43D8"/>
    <w:rsid w:val="008C4407"/>
    <w:rsid w:val="008C4895"/>
    <w:rsid w:val="008C524A"/>
    <w:rsid w:val="008C5270"/>
    <w:rsid w:val="008C5347"/>
    <w:rsid w:val="008C5836"/>
    <w:rsid w:val="008C5866"/>
    <w:rsid w:val="008C5B2D"/>
    <w:rsid w:val="008C6370"/>
    <w:rsid w:val="008C6456"/>
    <w:rsid w:val="008C6577"/>
    <w:rsid w:val="008C66EE"/>
    <w:rsid w:val="008C677F"/>
    <w:rsid w:val="008C6B41"/>
    <w:rsid w:val="008C6BFC"/>
    <w:rsid w:val="008C6CD1"/>
    <w:rsid w:val="008C77D5"/>
    <w:rsid w:val="008C7927"/>
    <w:rsid w:val="008C7A96"/>
    <w:rsid w:val="008C7CA0"/>
    <w:rsid w:val="008D0075"/>
    <w:rsid w:val="008D065B"/>
    <w:rsid w:val="008D0E90"/>
    <w:rsid w:val="008D14FA"/>
    <w:rsid w:val="008D17AE"/>
    <w:rsid w:val="008D2149"/>
    <w:rsid w:val="008D21EE"/>
    <w:rsid w:val="008D22BE"/>
    <w:rsid w:val="008D2B44"/>
    <w:rsid w:val="008D2DF7"/>
    <w:rsid w:val="008D2F33"/>
    <w:rsid w:val="008D2F74"/>
    <w:rsid w:val="008D2FB3"/>
    <w:rsid w:val="008D33ED"/>
    <w:rsid w:val="008D355E"/>
    <w:rsid w:val="008D371D"/>
    <w:rsid w:val="008D3C4C"/>
    <w:rsid w:val="008D3D1F"/>
    <w:rsid w:val="008D3D56"/>
    <w:rsid w:val="008D3E02"/>
    <w:rsid w:val="008D3F2A"/>
    <w:rsid w:val="008D3FCE"/>
    <w:rsid w:val="008D430E"/>
    <w:rsid w:val="008D43BA"/>
    <w:rsid w:val="008D4E45"/>
    <w:rsid w:val="008D4F33"/>
    <w:rsid w:val="008D53A9"/>
    <w:rsid w:val="008D5624"/>
    <w:rsid w:val="008D588C"/>
    <w:rsid w:val="008D5917"/>
    <w:rsid w:val="008D5DCF"/>
    <w:rsid w:val="008D5E35"/>
    <w:rsid w:val="008D5F97"/>
    <w:rsid w:val="008D6052"/>
    <w:rsid w:val="008D61E2"/>
    <w:rsid w:val="008D6711"/>
    <w:rsid w:val="008D6870"/>
    <w:rsid w:val="008D6973"/>
    <w:rsid w:val="008D69AE"/>
    <w:rsid w:val="008D6CA3"/>
    <w:rsid w:val="008D7007"/>
    <w:rsid w:val="008D70EC"/>
    <w:rsid w:val="008D746D"/>
    <w:rsid w:val="008D74B6"/>
    <w:rsid w:val="008D76F4"/>
    <w:rsid w:val="008D7753"/>
    <w:rsid w:val="008D78E3"/>
    <w:rsid w:val="008D78EB"/>
    <w:rsid w:val="008D7E6F"/>
    <w:rsid w:val="008E0142"/>
    <w:rsid w:val="008E0388"/>
    <w:rsid w:val="008E0DBC"/>
    <w:rsid w:val="008E0E2A"/>
    <w:rsid w:val="008E179D"/>
    <w:rsid w:val="008E1B3A"/>
    <w:rsid w:val="008E2952"/>
    <w:rsid w:val="008E3105"/>
    <w:rsid w:val="008E3277"/>
    <w:rsid w:val="008E3450"/>
    <w:rsid w:val="008E34DE"/>
    <w:rsid w:val="008E3BDB"/>
    <w:rsid w:val="008E3F9C"/>
    <w:rsid w:val="008E4869"/>
    <w:rsid w:val="008E488E"/>
    <w:rsid w:val="008E49D8"/>
    <w:rsid w:val="008E4BE5"/>
    <w:rsid w:val="008E4D06"/>
    <w:rsid w:val="008E5086"/>
    <w:rsid w:val="008E550A"/>
    <w:rsid w:val="008E56D5"/>
    <w:rsid w:val="008E5A2E"/>
    <w:rsid w:val="008E5ABE"/>
    <w:rsid w:val="008E5B62"/>
    <w:rsid w:val="008E5EB0"/>
    <w:rsid w:val="008E63FE"/>
    <w:rsid w:val="008E68BE"/>
    <w:rsid w:val="008E737F"/>
    <w:rsid w:val="008E78D5"/>
    <w:rsid w:val="008E7AC4"/>
    <w:rsid w:val="008E7C26"/>
    <w:rsid w:val="008E7D62"/>
    <w:rsid w:val="008F0396"/>
    <w:rsid w:val="008F0961"/>
    <w:rsid w:val="008F0C63"/>
    <w:rsid w:val="008F1050"/>
    <w:rsid w:val="008F1160"/>
    <w:rsid w:val="008F1774"/>
    <w:rsid w:val="008F18BD"/>
    <w:rsid w:val="008F18F2"/>
    <w:rsid w:val="008F2137"/>
    <w:rsid w:val="008F21D4"/>
    <w:rsid w:val="008F2433"/>
    <w:rsid w:val="008F2464"/>
    <w:rsid w:val="008F24AF"/>
    <w:rsid w:val="008F2524"/>
    <w:rsid w:val="008F2838"/>
    <w:rsid w:val="008F2AB8"/>
    <w:rsid w:val="008F2D23"/>
    <w:rsid w:val="008F2F1B"/>
    <w:rsid w:val="008F2FE2"/>
    <w:rsid w:val="008F31D4"/>
    <w:rsid w:val="008F361E"/>
    <w:rsid w:val="008F3A02"/>
    <w:rsid w:val="008F427C"/>
    <w:rsid w:val="008F42EF"/>
    <w:rsid w:val="008F45DD"/>
    <w:rsid w:val="008F464B"/>
    <w:rsid w:val="008F4A63"/>
    <w:rsid w:val="008F4BAE"/>
    <w:rsid w:val="008F4C40"/>
    <w:rsid w:val="008F4EF0"/>
    <w:rsid w:val="008F53AB"/>
    <w:rsid w:val="008F56F4"/>
    <w:rsid w:val="008F5D2B"/>
    <w:rsid w:val="008F5D2C"/>
    <w:rsid w:val="008F5EE9"/>
    <w:rsid w:val="008F5F75"/>
    <w:rsid w:val="008F5FD6"/>
    <w:rsid w:val="008F61D6"/>
    <w:rsid w:val="008F666C"/>
    <w:rsid w:val="008F6710"/>
    <w:rsid w:val="008F68C4"/>
    <w:rsid w:val="008F68F0"/>
    <w:rsid w:val="008F68FD"/>
    <w:rsid w:val="008F6C15"/>
    <w:rsid w:val="008F6E4A"/>
    <w:rsid w:val="008F6E7D"/>
    <w:rsid w:val="008F70CA"/>
    <w:rsid w:val="008F7207"/>
    <w:rsid w:val="008F72A6"/>
    <w:rsid w:val="008F76AB"/>
    <w:rsid w:val="008F7823"/>
    <w:rsid w:val="008F7B8B"/>
    <w:rsid w:val="008F7DEB"/>
    <w:rsid w:val="008F7F19"/>
    <w:rsid w:val="009004A3"/>
    <w:rsid w:val="009004C2"/>
    <w:rsid w:val="0090078E"/>
    <w:rsid w:val="00900947"/>
    <w:rsid w:val="00900ADD"/>
    <w:rsid w:val="0090149B"/>
    <w:rsid w:val="00901868"/>
    <w:rsid w:val="009019A5"/>
    <w:rsid w:val="00901FD1"/>
    <w:rsid w:val="0090226B"/>
    <w:rsid w:val="009022F2"/>
    <w:rsid w:val="00902BAB"/>
    <w:rsid w:val="00902F99"/>
    <w:rsid w:val="0090341E"/>
    <w:rsid w:val="00903536"/>
    <w:rsid w:val="009037BF"/>
    <w:rsid w:val="009037E5"/>
    <w:rsid w:val="00903850"/>
    <w:rsid w:val="00903C94"/>
    <w:rsid w:val="00903CA7"/>
    <w:rsid w:val="00904055"/>
    <w:rsid w:val="009041A8"/>
    <w:rsid w:val="009047E7"/>
    <w:rsid w:val="00904D01"/>
    <w:rsid w:val="00904DFA"/>
    <w:rsid w:val="00904F0B"/>
    <w:rsid w:val="00905098"/>
    <w:rsid w:val="00905417"/>
    <w:rsid w:val="00905635"/>
    <w:rsid w:val="0090576E"/>
    <w:rsid w:val="00905859"/>
    <w:rsid w:val="009059C0"/>
    <w:rsid w:val="00905C3F"/>
    <w:rsid w:val="00905DFC"/>
    <w:rsid w:val="00905F56"/>
    <w:rsid w:val="00905FB2"/>
    <w:rsid w:val="0090637C"/>
    <w:rsid w:val="00906460"/>
    <w:rsid w:val="009064F4"/>
    <w:rsid w:val="00906B6E"/>
    <w:rsid w:val="00906CC0"/>
    <w:rsid w:val="00906F8B"/>
    <w:rsid w:val="00907230"/>
    <w:rsid w:val="0090779F"/>
    <w:rsid w:val="00907D58"/>
    <w:rsid w:val="009103F1"/>
    <w:rsid w:val="0091073D"/>
    <w:rsid w:val="009108A1"/>
    <w:rsid w:val="00910EE3"/>
    <w:rsid w:val="00911338"/>
    <w:rsid w:val="0091139C"/>
    <w:rsid w:val="009118A1"/>
    <w:rsid w:val="00911DE3"/>
    <w:rsid w:val="00911F69"/>
    <w:rsid w:val="00912106"/>
    <w:rsid w:val="009121CC"/>
    <w:rsid w:val="00912663"/>
    <w:rsid w:val="00912F95"/>
    <w:rsid w:val="009134D9"/>
    <w:rsid w:val="009135F9"/>
    <w:rsid w:val="00913A68"/>
    <w:rsid w:val="00913A8E"/>
    <w:rsid w:val="00913F90"/>
    <w:rsid w:val="0091418F"/>
    <w:rsid w:val="00914A66"/>
    <w:rsid w:val="00914F01"/>
    <w:rsid w:val="00915386"/>
    <w:rsid w:val="009155F3"/>
    <w:rsid w:val="009158D1"/>
    <w:rsid w:val="00915945"/>
    <w:rsid w:val="00915C0A"/>
    <w:rsid w:val="00915EEB"/>
    <w:rsid w:val="00915F81"/>
    <w:rsid w:val="009160C8"/>
    <w:rsid w:val="0091633E"/>
    <w:rsid w:val="009167EF"/>
    <w:rsid w:val="0091698F"/>
    <w:rsid w:val="00916BFD"/>
    <w:rsid w:val="00916C44"/>
    <w:rsid w:val="00916CDF"/>
    <w:rsid w:val="00916DA4"/>
    <w:rsid w:val="00917203"/>
    <w:rsid w:val="0091746F"/>
    <w:rsid w:val="009174DE"/>
    <w:rsid w:val="0091786F"/>
    <w:rsid w:val="00917F01"/>
    <w:rsid w:val="00917F40"/>
    <w:rsid w:val="00920155"/>
    <w:rsid w:val="00920670"/>
    <w:rsid w:val="009206DD"/>
    <w:rsid w:val="0092096C"/>
    <w:rsid w:val="00920D84"/>
    <w:rsid w:val="00920F7B"/>
    <w:rsid w:val="00921216"/>
    <w:rsid w:val="0092162D"/>
    <w:rsid w:val="0092167E"/>
    <w:rsid w:val="00921BC5"/>
    <w:rsid w:val="00921F1F"/>
    <w:rsid w:val="00922225"/>
    <w:rsid w:val="00922762"/>
    <w:rsid w:val="00922BEC"/>
    <w:rsid w:val="009239B0"/>
    <w:rsid w:val="00923CF2"/>
    <w:rsid w:val="00923D98"/>
    <w:rsid w:val="00924215"/>
    <w:rsid w:val="009244AC"/>
    <w:rsid w:val="00924750"/>
    <w:rsid w:val="009247C2"/>
    <w:rsid w:val="00924932"/>
    <w:rsid w:val="00924AD7"/>
    <w:rsid w:val="00924E37"/>
    <w:rsid w:val="00924E8E"/>
    <w:rsid w:val="0092524C"/>
    <w:rsid w:val="009254DE"/>
    <w:rsid w:val="00925621"/>
    <w:rsid w:val="0092587F"/>
    <w:rsid w:val="00925906"/>
    <w:rsid w:val="00925A34"/>
    <w:rsid w:val="00925B95"/>
    <w:rsid w:val="00925F04"/>
    <w:rsid w:val="009261DF"/>
    <w:rsid w:val="00926618"/>
    <w:rsid w:val="0092663A"/>
    <w:rsid w:val="00926881"/>
    <w:rsid w:val="0092698B"/>
    <w:rsid w:val="00926E2A"/>
    <w:rsid w:val="00926FB4"/>
    <w:rsid w:val="0092729D"/>
    <w:rsid w:val="00927358"/>
    <w:rsid w:val="00927903"/>
    <w:rsid w:val="00927B58"/>
    <w:rsid w:val="00927EB5"/>
    <w:rsid w:val="00927F79"/>
    <w:rsid w:val="009309BF"/>
    <w:rsid w:val="00930DDC"/>
    <w:rsid w:val="0093129D"/>
    <w:rsid w:val="0093137B"/>
    <w:rsid w:val="00931783"/>
    <w:rsid w:val="00931BB7"/>
    <w:rsid w:val="00931E37"/>
    <w:rsid w:val="009321A6"/>
    <w:rsid w:val="0093299B"/>
    <w:rsid w:val="00932A53"/>
    <w:rsid w:val="00932F0A"/>
    <w:rsid w:val="00933239"/>
    <w:rsid w:val="00933496"/>
    <w:rsid w:val="0093367C"/>
    <w:rsid w:val="0093372F"/>
    <w:rsid w:val="009339FA"/>
    <w:rsid w:val="00933D41"/>
    <w:rsid w:val="00933E27"/>
    <w:rsid w:val="00933F9A"/>
    <w:rsid w:val="00934281"/>
    <w:rsid w:val="0093438B"/>
    <w:rsid w:val="00934918"/>
    <w:rsid w:val="0093491C"/>
    <w:rsid w:val="00934C96"/>
    <w:rsid w:val="00934DBF"/>
    <w:rsid w:val="00935105"/>
    <w:rsid w:val="00935220"/>
    <w:rsid w:val="00935ADE"/>
    <w:rsid w:val="00935B2A"/>
    <w:rsid w:val="0093635C"/>
    <w:rsid w:val="009367EC"/>
    <w:rsid w:val="00936809"/>
    <w:rsid w:val="00936C40"/>
    <w:rsid w:val="00936C44"/>
    <w:rsid w:val="00937050"/>
    <w:rsid w:val="009370EF"/>
    <w:rsid w:val="00937EB4"/>
    <w:rsid w:val="009402C4"/>
    <w:rsid w:val="0094118C"/>
    <w:rsid w:val="00941330"/>
    <w:rsid w:val="009414C7"/>
    <w:rsid w:val="009414CF"/>
    <w:rsid w:val="0094173F"/>
    <w:rsid w:val="00941CBD"/>
    <w:rsid w:val="00941F5A"/>
    <w:rsid w:val="00942423"/>
    <w:rsid w:val="00942715"/>
    <w:rsid w:val="00942899"/>
    <w:rsid w:val="009429D0"/>
    <w:rsid w:val="00942DFD"/>
    <w:rsid w:val="00942FA7"/>
    <w:rsid w:val="009432D9"/>
    <w:rsid w:val="00943325"/>
    <w:rsid w:val="0094380E"/>
    <w:rsid w:val="00943C05"/>
    <w:rsid w:val="00944798"/>
    <w:rsid w:val="00944962"/>
    <w:rsid w:val="009457B3"/>
    <w:rsid w:val="009457FD"/>
    <w:rsid w:val="00945842"/>
    <w:rsid w:val="009459E6"/>
    <w:rsid w:val="00945A3D"/>
    <w:rsid w:val="00946052"/>
    <w:rsid w:val="009460BD"/>
    <w:rsid w:val="009461A9"/>
    <w:rsid w:val="009462E3"/>
    <w:rsid w:val="00946482"/>
    <w:rsid w:val="009464C9"/>
    <w:rsid w:val="00946584"/>
    <w:rsid w:val="00946856"/>
    <w:rsid w:val="009468DE"/>
    <w:rsid w:val="00946905"/>
    <w:rsid w:val="00946965"/>
    <w:rsid w:val="0094716E"/>
    <w:rsid w:val="0094762D"/>
    <w:rsid w:val="00947678"/>
    <w:rsid w:val="00947682"/>
    <w:rsid w:val="00947847"/>
    <w:rsid w:val="00947B0C"/>
    <w:rsid w:val="00947B46"/>
    <w:rsid w:val="00947C10"/>
    <w:rsid w:val="00947D50"/>
    <w:rsid w:val="00950065"/>
    <w:rsid w:val="00950699"/>
    <w:rsid w:val="009506EE"/>
    <w:rsid w:val="00950A00"/>
    <w:rsid w:val="00951347"/>
    <w:rsid w:val="00951375"/>
    <w:rsid w:val="0095162B"/>
    <w:rsid w:val="009516C6"/>
    <w:rsid w:val="00951864"/>
    <w:rsid w:val="00951A53"/>
    <w:rsid w:val="00951AF0"/>
    <w:rsid w:val="00951E79"/>
    <w:rsid w:val="00951EDC"/>
    <w:rsid w:val="0095221B"/>
    <w:rsid w:val="00952382"/>
    <w:rsid w:val="009525D3"/>
    <w:rsid w:val="00952770"/>
    <w:rsid w:val="00952777"/>
    <w:rsid w:val="009530C5"/>
    <w:rsid w:val="009531D3"/>
    <w:rsid w:val="009535BB"/>
    <w:rsid w:val="00953619"/>
    <w:rsid w:val="0095376E"/>
    <w:rsid w:val="009538C2"/>
    <w:rsid w:val="009538E2"/>
    <w:rsid w:val="0095397E"/>
    <w:rsid w:val="00953A0E"/>
    <w:rsid w:val="00953A6C"/>
    <w:rsid w:val="00953CCF"/>
    <w:rsid w:val="00953D42"/>
    <w:rsid w:val="0095448E"/>
    <w:rsid w:val="009546A6"/>
    <w:rsid w:val="009548CB"/>
    <w:rsid w:val="00954939"/>
    <w:rsid w:val="00954BDE"/>
    <w:rsid w:val="00954CDA"/>
    <w:rsid w:val="00954CEA"/>
    <w:rsid w:val="00954D80"/>
    <w:rsid w:val="00955006"/>
    <w:rsid w:val="009553C2"/>
    <w:rsid w:val="00955521"/>
    <w:rsid w:val="00955C8B"/>
    <w:rsid w:val="00956387"/>
    <w:rsid w:val="0095658D"/>
    <w:rsid w:val="009566BB"/>
    <w:rsid w:val="0095678D"/>
    <w:rsid w:val="009569A3"/>
    <w:rsid w:val="00956BCD"/>
    <w:rsid w:val="00956BF3"/>
    <w:rsid w:val="00956D25"/>
    <w:rsid w:val="00956E4E"/>
    <w:rsid w:val="00956EA5"/>
    <w:rsid w:val="00957391"/>
    <w:rsid w:val="009573E1"/>
    <w:rsid w:val="0095785F"/>
    <w:rsid w:val="00957924"/>
    <w:rsid w:val="00957D1C"/>
    <w:rsid w:val="009604BD"/>
    <w:rsid w:val="00960547"/>
    <w:rsid w:val="00960837"/>
    <w:rsid w:val="00960953"/>
    <w:rsid w:val="00960BB5"/>
    <w:rsid w:val="00960BD6"/>
    <w:rsid w:val="00960EC4"/>
    <w:rsid w:val="00961449"/>
    <w:rsid w:val="00961955"/>
    <w:rsid w:val="009619DA"/>
    <w:rsid w:val="00961B2F"/>
    <w:rsid w:val="00962258"/>
    <w:rsid w:val="00962EE9"/>
    <w:rsid w:val="0096310B"/>
    <w:rsid w:val="009637D6"/>
    <w:rsid w:val="009638E8"/>
    <w:rsid w:val="00963A98"/>
    <w:rsid w:val="009640D0"/>
    <w:rsid w:val="009644A7"/>
    <w:rsid w:val="00964598"/>
    <w:rsid w:val="00964601"/>
    <w:rsid w:val="009646FC"/>
    <w:rsid w:val="00964859"/>
    <w:rsid w:val="00964890"/>
    <w:rsid w:val="00964A03"/>
    <w:rsid w:val="00964B48"/>
    <w:rsid w:val="00964E6F"/>
    <w:rsid w:val="00964EA5"/>
    <w:rsid w:val="0096531B"/>
    <w:rsid w:val="00965435"/>
    <w:rsid w:val="00965A49"/>
    <w:rsid w:val="00965D08"/>
    <w:rsid w:val="00966168"/>
    <w:rsid w:val="0096629A"/>
    <w:rsid w:val="0096634F"/>
    <w:rsid w:val="00966393"/>
    <w:rsid w:val="009669B8"/>
    <w:rsid w:val="00967136"/>
    <w:rsid w:val="00967425"/>
    <w:rsid w:val="00967508"/>
    <w:rsid w:val="0096753C"/>
    <w:rsid w:val="009676BB"/>
    <w:rsid w:val="00967A1A"/>
    <w:rsid w:val="00967A53"/>
    <w:rsid w:val="00967F79"/>
    <w:rsid w:val="009700B8"/>
    <w:rsid w:val="00970163"/>
    <w:rsid w:val="00970B9A"/>
    <w:rsid w:val="00970BF0"/>
    <w:rsid w:val="00971072"/>
    <w:rsid w:val="0097113A"/>
    <w:rsid w:val="00971152"/>
    <w:rsid w:val="0097117B"/>
    <w:rsid w:val="00971751"/>
    <w:rsid w:val="00971774"/>
    <w:rsid w:val="0097178E"/>
    <w:rsid w:val="00971DFF"/>
    <w:rsid w:val="00972C50"/>
    <w:rsid w:val="00972C60"/>
    <w:rsid w:val="00972D81"/>
    <w:rsid w:val="00972F39"/>
    <w:rsid w:val="009730EC"/>
    <w:rsid w:val="0097316A"/>
    <w:rsid w:val="0097317F"/>
    <w:rsid w:val="00973231"/>
    <w:rsid w:val="009732D6"/>
    <w:rsid w:val="0097337D"/>
    <w:rsid w:val="009733E3"/>
    <w:rsid w:val="0097347C"/>
    <w:rsid w:val="0097388B"/>
    <w:rsid w:val="00973AA1"/>
    <w:rsid w:val="00973C3C"/>
    <w:rsid w:val="00973C6E"/>
    <w:rsid w:val="009742B9"/>
    <w:rsid w:val="0097430B"/>
    <w:rsid w:val="00974395"/>
    <w:rsid w:val="00974961"/>
    <w:rsid w:val="00974B84"/>
    <w:rsid w:val="00974CA6"/>
    <w:rsid w:val="00974DBB"/>
    <w:rsid w:val="00975366"/>
    <w:rsid w:val="0097560A"/>
    <w:rsid w:val="0097561A"/>
    <w:rsid w:val="00975767"/>
    <w:rsid w:val="00975900"/>
    <w:rsid w:val="00975A68"/>
    <w:rsid w:val="00975A91"/>
    <w:rsid w:val="009760A0"/>
    <w:rsid w:val="00976455"/>
    <w:rsid w:val="0097655B"/>
    <w:rsid w:val="00976B4E"/>
    <w:rsid w:val="00976E3F"/>
    <w:rsid w:val="00976EC1"/>
    <w:rsid w:val="009771AE"/>
    <w:rsid w:val="009773C7"/>
    <w:rsid w:val="00977507"/>
    <w:rsid w:val="0097763C"/>
    <w:rsid w:val="009777A4"/>
    <w:rsid w:val="009778ED"/>
    <w:rsid w:val="00977A52"/>
    <w:rsid w:val="00977DF8"/>
    <w:rsid w:val="00977E2A"/>
    <w:rsid w:val="00977EAE"/>
    <w:rsid w:val="009805E0"/>
    <w:rsid w:val="00980AB7"/>
    <w:rsid w:val="009810C4"/>
    <w:rsid w:val="009810E7"/>
    <w:rsid w:val="0098163A"/>
    <w:rsid w:val="00981D54"/>
    <w:rsid w:val="00981F8B"/>
    <w:rsid w:val="00982405"/>
    <w:rsid w:val="009824BC"/>
    <w:rsid w:val="009824D9"/>
    <w:rsid w:val="00982945"/>
    <w:rsid w:val="00982B37"/>
    <w:rsid w:val="00982B39"/>
    <w:rsid w:val="009836C6"/>
    <w:rsid w:val="00983B84"/>
    <w:rsid w:val="00983B9E"/>
    <w:rsid w:val="00983C94"/>
    <w:rsid w:val="00984412"/>
    <w:rsid w:val="00984659"/>
    <w:rsid w:val="009846AC"/>
    <w:rsid w:val="00984F6E"/>
    <w:rsid w:val="00985E26"/>
    <w:rsid w:val="0098615E"/>
    <w:rsid w:val="00986167"/>
    <w:rsid w:val="009867E4"/>
    <w:rsid w:val="00986A16"/>
    <w:rsid w:val="00986A79"/>
    <w:rsid w:val="00986C3C"/>
    <w:rsid w:val="009871D8"/>
    <w:rsid w:val="00987415"/>
    <w:rsid w:val="009875AD"/>
    <w:rsid w:val="009876B0"/>
    <w:rsid w:val="00987BAD"/>
    <w:rsid w:val="00987CC5"/>
    <w:rsid w:val="009905BE"/>
    <w:rsid w:val="00990701"/>
    <w:rsid w:val="00990B2A"/>
    <w:rsid w:val="00990B66"/>
    <w:rsid w:val="00990DE4"/>
    <w:rsid w:val="00990EBD"/>
    <w:rsid w:val="00991149"/>
    <w:rsid w:val="0099192B"/>
    <w:rsid w:val="00991DD0"/>
    <w:rsid w:val="00991EF7"/>
    <w:rsid w:val="009920A6"/>
    <w:rsid w:val="00992101"/>
    <w:rsid w:val="009921E9"/>
    <w:rsid w:val="009924B8"/>
    <w:rsid w:val="00992669"/>
    <w:rsid w:val="009928EB"/>
    <w:rsid w:val="00992B7A"/>
    <w:rsid w:val="00992CFD"/>
    <w:rsid w:val="00992ECC"/>
    <w:rsid w:val="00993012"/>
    <w:rsid w:val="00993106"/>
    <w:rsid w:val="0099377E"/>
    <w:rsid w:val="009938B1"/>
    <w:rsid w:val="00993B2F"/>
    <w:rsid w:val="00993BB2"/>
    <w:rsid w:val="00993FC9"/>
    <w:rsid w:val="0099449A"/>
    <w:rsid w:val="009944B4"/>
    <w:rsid w:val="00994615"/>
    <w:rsid w:val="00994B27"/>
    <w:rsid w:val="0099504E"/>
    <w:rsid w:val="009953FA"/>
    <w:rsid w:val="009958B8"/>
    <w:rsid w:val="00995A83"/>
    <w:rsid w:val="00995C45"/>
    <w:rsid w:val="009964B9"/>
    <w:rsid w:val="00996A9F"/>
    <w:rsid w:val="00996CC3"/>
    <w:rsid w:val="00996EFF"/>
    <w:rsid w:val="009976F5"/>
    <w:rsid w:val="009977D3"/>
    <w:rsid w:val="00997A41"/>
    <w:rsid w:val="00997C41"/>
    <w:rsid w:val="00997CE4"/>
    <w:rsid w:val="00997E20"/>
    <w:rsid w:val="00997EB1"/>
    <w:rsid w:val="009A011C"/>
    <w:rsid w:val="009A05E2"/>
    <w:rsid w:val="009A0666"/>
    <w:rsid w:val="009A0907"/>
    <w:rsid w:val="009A09CD"/>
    <w:rsid w:val="009A1285"/>
    <w:rsid w:val="009A1717"/>
    <w:rsid w:val="009A189C"/>
    <w:rsid w:val="009A18B4"/>
    <w:rsid w:val="009A19F6"/>
    <w:rsid w:val="009A1A08"/>
    <w:rsid w:val="009A1B9E"/>
    <w:rsid w:val="009A21E2"/>
    <w:rsid w:val="009A2211"/>
    <w:rsid w:val="009A225B"/>
    <w:rsid w:val="009A259A"/>
    <w:rsid w:val="009A2718"/>
    <w:rsid w:val="009A2DC4"/>
    <w:rsid w:val="009A2FBF"/>
    <w:rsid w:val="009A3382"/>
    <w:rsid w:val="009A3D9A"/>
    <w:rsid w:val="009A3E7A"/>
    <w:rsid w:val="009A4345"/>
    <w:rsid w:val="009A46FA"/>
    <w:rsid w:val="009A4BF5"/>
    <w:rsid w:val="009A4CFF"/>
    <w:rsid w:val="009A4E00"/>
    <w:rsid w:val="009A5470"/>
    <w:rsid w:val="009A560C"/>
    <w:rsid w:val="009A563A"/>
    <w:rsid w:val="009A5951"/>
    <w:rsid w:val="009A5AB1"/>
    <w:rsid w:val="009A5B77"/>
    <w:rsid w:val="009A5BD0"/>
    <w:rsid w:val="009A5FEE"/>
    <w:rsid w:val="009A610F"/>
    <w:rsid w:val="009A6215"/>
    <w:rsid w:val="009A63A6"/>
    <w:rsid w:val="009A6683"/>
    <w:rsid w:val="009A68C3"/>
    <w:rsid w:val="009A68C9"/>
    <w:rsid w:val="009A690D"/>
    <w:rsid w:val="009A6E22"/>
    <w:rsid w:val="009A7B46"/>
    <w:rsid w:val="009B0495"/>
    <w:rsid w:val="009B05B0"/>
    <w:rsid w:val="009B0648"/>
    <w:rsid w:val="009B07BD"/>
    <w:rsid w:val="009B0D97"/>
    <w:rsid w:val="009B0E75"/>
    <w:rsid w:val="009B10D5"/>
    <w:rsid w:val="009B1557"/>
    <w:rsid w:val="009B1886"/>
    <w:rsid w:val="009B18BC"/>
    <w:rsid w:val="009B20B5"/>
    <w:rsid w:val="009B23CD"/>
    <w:rsid w:val="009B245D"/>
    <w:rsid w:val="009B2496"/>
    <w:rsid w:val="009B2910"/>
    <w:rsid w:val="009B2D68"/>
    <w:rsid w:val="009B2F19"/>
    <w:rsid w:val="009B34A6"/>
    <w:rsid w:val="009B34E3"/>
    <w:rsid w:val="009B35C3"/>
    <w:rsid w:val="009B3BA6"/>
    <w:rsid w:val="009B4092"/>
    <w:rsid w:val="009B424A"/>
    <w:rsid w:val="009B42F0"/>
    <w:rsid w:val="009B46AC"/>
    <w:rsid w:val="009B53EC"/>
    <w:rsid w:val="009B5E59"/>
    <w:rsid w:val="009B68C5"/>
    <w:rsid w:val="009B6951"/>
    <w:rsid w:val="009B6AE0"/>
    <w:rsid w:val="009B6BB8"/>
    <w:rsid w:val="009B6D75"/>
    <w:rsid w:val="009B6E81"/>
    <w:rsid w:val="009B6FA3"/>
    <w:rsid w:val="009B72E8"/>
    <w:rsid w:val="009B7379"/>
    <w:rsid w:val="009B7898"/>
    <w:rsid w:val="009B7B16"/>
    <w:rsid w:val="009B7EB3"/>
    <w:rsid w:val="009C0181"/>
    <w:rsid w:val="009C0395"/>
    <w:rsid w:val="009C09E8"/>
    <w:rsid w:val="009C0AC9"/>
    <w:rsid w:val="009C0B71"/>
    <w:rsid w:val="009C0BC0"/>
    <w:rsid w:val="009C1085"/>
    <w:rsid w:val="009C171D"/>
    <w:rsid w:val="009C1979"/>
    <w:rsid w:val="009C1AD5"/>
    <w:rsid w:val="009C1B8E"/>
    <w:rsid w:val="009C1C3E"/>
    <w:rsid w:val="009C1DA9"/>
    <w:rsid w:val="009C203C"/>
    <w:rsid w:val="009C2360"/>
    <w:rsid w:val="009C281B"/>
    <w:rsid w:val="009C28A5"/>
    <w:rsid w:val="009C2992"/>
    <w:rsid w:val="009C2A9C"/>
    <w:rsid w:val="009C2B33"/>
    <w:rsid w:val="009C2BCE"/>
    <w:rsid w:val="009C30CC"/>
    <w:rsid w:val="009C30E7"/>
    <w:rsid w:val="009C31B3"/>
    <w:rsid w:val="009C3234"/>
    <w:rsid w:val="009C382E"/>
    <w:rsid w:val="009C39F8"/>
    <w:rsid w:val="009C3B64"/>
    <w:rsid w:val="009C3F16"/>
    <w:rsid w:val="009C3F42"/>
    <w:rsid w:val="009C4216"/>
    <w:rsid w:val="009C4276"/>
    <w:rsid w:val="009C43A5"/>
    <w:rsid w:val="009C4A19"/>
    <w:rsid w:val="009C4BEB"/>
    <w:rsid w:val="009C4FE9"/>
    <w:rsid w:val="009C515F"/>
    <w:rsid w:val="009C52F4"/>
    <w:rsid w:val="009C530C"/>
    <w:rsid w:val="009C5833"/>
    <w:rsid w:val="009C58D9"/>
    <w:rsid w:val="009C664C"/>
    <w:rsid w:val="009C699D"/>
    <w:rsid w:val="009C69B4"/>
    <w:rsid w:val="009C6B53"/>
    <w:rsid w:val="009C6D43"/>
    <w:rsid w:val="009C6E0E"/>
    <w:rsid w:val="009C6EEA"/>
    <w:rsid w:val="009C7308"/>
    <w:rsid w:val="009C7438"/>
    <w:rsid w:val="009C7536"/>
    <w:rsid w:val="009C768E"/>
    <w:rsid w:val="009C7CFA"/>
    <w:rsid w:val="009C7DA7"/>
    <w:rsid w:val="009D001D"/>
    <w:rsid w:val="009D014A"/>
    <w:rsid w:val="009D0550"/>
    <w:rsid w:val="009D0650"/>
    <w:rsid w:val="009D07F9"/>
    <w:rsid w:val="009D0CD8"/>
    <w:rsid w:val="009D111A"/>
    <w:rsid w:val="009D1567"/>
    <w:rsid w:val="009D1A47"/>
    <w:rsid w:val="009D1ABD"/>
    <w:rsid w:val="009D1CD2"/>
    <w:rsid w:val="009D1E51"/>
    <w:rsid w:val="009D2428"/>
    <w:rsid w:val="009D2F53"/>
    <w:rsid w:val="009D2F86"/>
    <w:rsid w:val="009D3473"/>
    <w:rsid w:val="009D353E"/>
    <w:rsid w:val="009D3854"/>
    <w:rsid w:val="009D3AB8"/>
    <w:rsid w:val="009D3D7F"/>
    <w:rsid w:val="009D41F0"/>
    <w:rsid w:val="009D42CB"/>
    <w:rsid w:val="009D4375"/>
    <w:rsid w:val="009D440E"/>
    <w:rsid w:val="009D485B"/>
    <w:rsid w:val="009D5099"/>
    <w:rsid w:val="009D50EE"/>
    <w:rsid w:val="009D5317"/>
    <w:rsid w:val="009D54FA"/>
    <w:rsid w:val="009D5B20"/>
    <w:rsid w:val="009D5DA8"/>
    <w:rsid w:val="009D6159"/>
    <w:rsid w:val="009D64FC"/>
    <w:rsid w:val="009D6739"/>
    <w:rsid w:val="009D6AC3"/>
    <w:rsid w:val="009D6B38"/>
    <w:rsid w:val="009D6B80"/>
    <w:rsid w:val="009D715E"/>
    <w:rsid w:val="009D72E4"/>
    <w:rsid w:val="009D76BE"/>
    <w:rsid w:val="009D76E0"/>
    <w:rsid w:val="009D7AD1"/>
    <w:rsid w:val="009D7AF8"/>
    <w:rsid w:val="009D7D2D"/>
    <w:rsid w:val="009D7EA8"/>
    <w:rsid w:val="009E061C"/>
    <w:rsid w:val="009E07D2"/>
    <w:rsid w:val="009E08FB"/>
    <w:rsid w:val="009E0DE6"/>
    <w:rsid w:val="009E0EE7"/>
    <w:rsid w:val="009E1280"/>
    <w:rsid w:val="009E1324"/>
    <w:rsid w:val="009E1347"/>
    <w:rsid w:val="009E16B3"/>
    <w:rsid w:val="009E1A18"/>
    <w:rsid w:val="009E2281"/>
    <w:rsid w:val="009E236E"/>
    <w:rsid w:val="009E266C"/>
    <w:rsid w:val="009E2FB4"/>
    <w:rsid w:val="009E329A"/>
    <w:rsid w:val="009E3324"/>
    <w:rsid w:val="009E33C9"/>
    <w:rsid w:val="009E3443"/>
    <w:rsid w:val="009E3647"/>
    <w:rsid w:val="009E3E6C"/>
    <w:rsid w:val="009E3F92"/>
    <w:rsid w:val="009E411C"/>
    <w:rsid w:val="009E4A80"/>
    <w:rsid w:val="009E4A90"/>
    <w:rsid w:val="009E4BD0"/>
    <w:rsid w:val="009E51A5"/>
    <w:rsid w:val="009E532A"/>
    <w:rsid w:val="009E53AE"/>
    <w:rsid w:val="009E61C8"/>
    <w:rsid w:val="009E62EB"/>
    <w:rsid w:val="009E6612"/>
    <w:rsid w:val="009E6C75"/>
    <w:rsid w:val="009E6E2E"/>
    <w:rsid w:val="009E6FB4"/>
    <w:rsid w:val="009E710C"/>
    <w:rsid w:val="009E7111"/>
    <w:rsid w:val="009E795F"/>
    <w:rsid w:val="009E7A1E"/>
    <w:rsid w:val="009E7D3E"/>
    <w:rsid w:val="009E7FA8"/>
    <w:rsid w:val="009F0999"/>
    <w:rsid w:val="009F0EA1"/>
    <w:rsid w:val="009F13D3"/>
    <w:rsid w:val="009F22D8"/>
    <w:rsid w:val="009F26E7"/>
    <w:rsid w:val="009F27FA"/>
    <w:rsid w:val="009F28A7"/>
    <w:rsid w:val="009F2ADA"/>
    <w:rsid w:val="009F2C9E"/>
    <w:rsid w:val="009F2DB9"/>
    <w:rsid w:val="009F3244"/>
    <w:rsid w:val="009F341D"/>
    <w:rsid w:val="009F3592"/>
    <w:rsid w:val="009F3C6B"/>
    <w:rsid w:val="009F3D4D"/>
    <w:rsid w:val="009F4C19"/>
    <w:rsid w:val="009F508D"/>
    <w:rsid w:val="009F52AE"/>
    <w:rsid w:val="009F536A"/>
    <w:rsid w:val="009F5560"/>
    <w:rsid w:val="009F5877"/>
    <w:rsid w:val="009F5EB8"/>
    <w:rsid w:val="009F5EBD"/>
    <w:rsid w:val="009F5F20"/>
    <w:rsid w:val="009F5F5A"/>
    <w:rsid w:val="009F5FC0"/>
    <w:rsid w:val="009F6457"/>
    <w:rsid w:val="009F68D7"/>
    <w:rsid w:val="009F6A15"/>
    <w:rsid w:val="009F6C05"/>
    <w:rsid w:val="009F71C4"/>
    <w:rsid w:val="009F7968"/>
    <w:rsid w:val="009F7ED1"/>
    <w:rsid w:val="00A00411"/>
    <w:rsid w:val="00A0047C"/>
    <w:rsid w:val="00A007C6"/>
    <w:rsid w:val="00A007D2"/>
    <w:rsid w:val="00A0082F"/>
    <w:rsid w:val="00A00A7D"/>
    <w:rsid w:val="00A00D83"/>
    <w:rsid w:val="00A022AE"/>
    <w:rsid w:val="00A02497"/>
    <w:rsid w:val="00A026A0"/>
    <w:rsid w:val="00A02800"/>
    <w:rsid w:val="00A02B3B"/>
    <w:rsid w:val="00A02B52"/>
    <w:rsid w:val="00A03278"/>
    <w:rsid w:val="00A03326"/>
    <w:rsid w:val="00A038AE"/>
    <w:rsid w:val="00A0396D"/>
    <w:rsid w:val="00A03A77"/>
    <w:rsid w:val="00A03C4E"/>
    <w:rsid w:val="00A03E0E"/>
    <w:rsid w:val="00A04067"/>
    <w:rsid w:val="00A04483"/>
    <w:rsid w:val="00A046CC"/>
    <w:rsid w:val="00A04C37"/>
    <w:rsid w:val="00A05084"/>
    <w:rsid w:val="00A0513D"/>
    <w:rsid w:val="00A0586A"/>
    <w:rsid w:val="00A05B4A"/>
    <w:rsid w:val="00A06046"/>
    <w:rsid w:val="00A066F7"/>
    <w:rsid w:val="00A06835"/>
    <w:rsid w:val="00A06AF6"/>
    <w:rsid w:val="00A06C87"/>
    <w:rsid w:val="00A06E0D"/>
    <w:rsid w:val="00A06E37"/>
    <w:rsid w:val="00A06E61"/>
    <w:rsid w:val="00A06FDB"/>
    <w:rsid w:val="00A0748E"/>
    <w:rsid w:val="00A0751D"/>
    <w:rsid w:val="00A07599"/>
    <w:rsid w:val="00A076D0"/>
    <w:rsid w:val="00A079B5"/>
    <w:rsid w:val="00A07D6A"/>
    <w:rsid w:val="00A07D9C"/>
    <w:rsid w:val="00A07FA7"/>
    <w:rsid w:val="00A10273"/>
    <w:rsid w:val="00A10F03"/>
    <w:rsid w:val="00A11175"/>
    <w:rsid w:val="00A11316"/>
    <w:rsid w:val="00A113B7"/>
    <w:rsid w:val="00A113CD"/>
    <w:rsid w:val="00A113CF"/>
    <w:rsid w:val="00A113E4"/>
    <w:rsid w:val="00A11645"/>
    <w:rsid w:val="00A1165C"/>
    <w:rsid w:val="00A116C8"/>
    <w:rsid w:val="00A11AA6"/>
    <w:rsid w:val="00A11B55"/>
    <w:rsid w:val="00A11BBC"/>
    <w:rsid w:val="00A11BD1"/>
    <w:rsid w:val="00A11CDA"/>
    <w:rsid w:val="00A12482"/>
    <w:rsid w:val="00A126D8"/>
    <w:rsid w:val="00A12A44"/>
    <w:rsid w:val="00A12CFE"/>
    <w:rsid w:val="00A134E0"/>
    <w:rsid w:val="00A13871"/>
    <w:rsid w:val="00A14326"/>
    <w:rsid w:val="00A14654"/>
    <w:rsid w:val="00A1492E"/>
    <w:rsid w:val="00A14AFC"/>
    <w:rsid w:val="00A15CB1"/>
    <w:rsid w:val="00A15D71"/>
    <w:rsid w:val="00A161EF"/>
    <w:rsid w:val="00A16907"/>
    <w:rsid w:val="00A1693E"/>
    <w:rsid w:val="00A16B9F"/>
    <w:rsid w:val="00A16F80"/>
    <w:rsid w:val="00A17031"/>
    <w:rsid w:val="00A1708D"/>
    <w:rsid w:val="00A1748B"/>
    <w:rsid w:val="00A177E4"/>
    <w:rsid w:val="00A17BAC"/>
    <w:rsid w:val="00A209C2"/>
    <w:rsid w:val="00A209C8"/>
    <w:rsid w:val="00A20B46"/>
    <w:rsid w:val="00A20E26"/>
    <w:rsid w:val="00A21078"/>
    <w:rsid w:val="00A21447"/>
    <w:rsid w:val="00A2151F"/>
    <w:rsid w:val="00A215D0"/>
    <w:rsid w:val="00A2204B"/>
    <w:rsid w:val="00A223DE"/>
    <w:rsid w:val="00A2267F"/>
    <w:rsid w:val="00A22835"/>
    <w:rsid w:val="00A22971"/>
    <w:rsid w:val="00A231AF"/>
    <w:rsid w:val="00A23424"/>
    <w:rsid w:val="00A235B4"/>
    <w:rsid w:val="00A23637"/>
    <w:rsid w:val="00A23814"/>
    <w:rsid w:val="00A23FA5"/>
    <w:rsid w:val="00A240C6"/>
    <w:rsid w:val="00A2430E"/>
    <w:rsid w:val="00A244AD"/>
    <w:rsid w:val="00A24584"/>
    <w:rsid w:val="00A24620"/>
    <w:rsid w:val="00A24646"/>
    <w:rsid w:val="00A2494C"/>
    <w:rsid w:val="00A24C61"/>
    <w:rsid w:val="00A24F95"/>
    <w:rsid w:val="00A25034"/>
    <w:rsid w:val="00A25076"/>
    <w:rsid w:val="00A257C8"/>
    <w:rsid w:val="00A2597F"/>
    <w:rsid w:val="00A26247"/>
    <w:rsid w:val="00A26250"/>
    <w:rsid w:val="00A2698B"/>
    <w:rsid w:val="00A26A94"/>
    <w:rsid w:val="00A26D2A"/>
    <w:rsid w:val="00A27197"/>
    <w:rsid w:val="00A273BC"/>
    <w:rsid w:val="00A27C62"/>
    <w:rsid w:val="00A27E97"/>
    <w:rsid w:val="00A27F0B"/>
    <w:rsid w:val="00A27F22"/>
    <w:rsid w:val="00A3015F"/>
    <w:rsid w:val="00A3037B"/>
    <w:rsid w:val="00A30544"/>
    <w:rsid w:val="00A30922"/>
    <w:rsid w:val="00A309F6"/>
    <w:rsid w:val="00A30A9B"/>
    <w:rsid w:val="00A30B98"/>
    <w:rsid w:val="00A31140"/>
    <w:rsid w:val="00A31610"/>
    <w:rsid w:val="00A31624"/>
    <w:rsid w:val="00A319AD"/>
    <w:rsid w:val="00A32554"/>
    <w:rsid w:val="00A326E1"/>
    <w:rsid w:val="00A32AD6"/>
    <w:rsid w:val="00A334FD"/>
    <w:rsid w:val="00A33637"/>
    <w:rsid w:val="00A33720"/>
    <w:rsid w:val="00A3383C"/>
    <w:rsid w:val="00A338AF"/>
    <w:rsid w:val="00A33C94"/>
    <w:rsid w:val="00A33D5F"/>
    <w:rsid w:val="00A33F72"/>
    <w:rsid w:val="00A3410A"/>
    <w:rsid w:val="00A342B8"/>
    <w:rsid w:val="00A346B3"/>
    <w:rsid w:val="00A3524D"/>
    <w:rsid w:val="00A35FBD"/>
    <w:rsid w:val="00A360AF"/>
    <w:rsid w:val="00A36340"/>
    <w:rsid w:val="00A3638D"/>
    <w:rsid w:val="00A36514"/>
    <w:rsid w:val="00A366C6"/>
    <w:rsid w:val="00A36807"/>
    <w:rsid w:val="00A36824"/>
    <w:rsid w:val="00A36842"/>
    <w:rsid w:val="00A369D4"/>
    <w:rsid w:val="00A37609"/>
    <w:rsid w:val="00A37907"/>
    <w:rsid w:val="00A3795B"/>
    <w:rsid w:val="00A37D09"/>
    <w:rsid w:val="00A4053C"/>
    <w:rsid w:val="00A40849"/>
    <w:rsid w:val="00A4145A"/>
    <w:rsid w:val="00A41498"/>
    <w:rsid w:val="00A41589"/>
    <w:rsid w:val="00A418A5"/>
    <w:rsid w:val="00A4190A"/>
    <w:rsid w:val="00A42495"/>
    <w:rsid w:val="00A42621"/>
    <w:rsid w:val="00A42778"/>
    <w:rsid w:val="00A42C9B"/>
    <w:rsid w:val="00A432A5"/>
    <w:rsid w:val="00A43512"/>
    <w:rsid w:val="00A436B8"/>
    <w:rsid w:val="00A43A35"/>
    <w:rsid w:val="00A43D28"/>
    <w:rsid w:val="00A43EB1"/>
    <w:rsid w:val="00A447DF"/>
    <w:rsid w:val="00A449A7"/>
    <w:rsid w:val="00A44E24"/>
    <w:rsid w:val="00A44E57"/>
    <w:rsid w:val="00A44F70"/>
    <w:rsid w:val="00A4518E"/>
    <w:rsid w:val="00A452C7"/>
    <w:rsid w:val="00A457ED"/>
    <w:rsid w:val="00A4593D"/>
    <w:rsid w:val="00A45A8A"/>
    <w:rsid w:val="00A45B04"/>
    <w:rsid w:val="00A45BD7"/>
    <w:rsid w:val="00A45F26"/>
    <w:rsid w:val="00A46183"/>
    <w:rsid w:val="00A4629D"/>
    <w:rsid w:val="00A46680"/>
    <w:rsid w:val="00A46764"/>
    <w:rsid w:val="00A46B40"/>
    <w:rsid w:val="00A46D51"/>
    <w:rsid w:val="00A46E45"/>
    <w:rsid w:val="00A46E93"/>
    <w:rsid w:val="00A46EA2"/>
    <w:rsid w:val="00A47292"/>
    <w:rsid w:val="00A4760D"/>
    <w:rsid w:val="00A47894"/>
    <w:rsid w:val="00A50EDD"/>
    <w:rsid w:val="00A50F92"/>
    <w:rsid w:val="00A5125A"/>
    <w:rsid w:val="00A514F0"/>
    <w:rsid w:val="00A518ED"/>
    <w:rsid w:val="00A51FEC"/>
    <w:rsid w:val="00A521B4"/>
    <w:rsid w:val="00A52C65"/>
    <w:rsid w:val="00A5319A"/>
    <w:rsid w:val="00A53232"/>
    <w:rsid w:val="00A53495"/>
    <w:rsid w:val="00A53610"/>
    <w:rsid w:val="00A53D73"/>
    <w:rsid w:val="00A53E53"/>
    <w:rsid w:val="00A53F13"/>
    <w:rsid w:val="00A540E7"/>
    <w:rsid w:val="00A544A7"/>
    <w:rsid w:val="00A54E46"/>
    <w:rsid w:val="00A55002"/>
    <w:rsid w:val="00A55074"/>
    <w:rsid w:val="00A55292"/>
    <w:rsid w:val="00A5545F"/>
    <w:rsid w:val="00A55641"/>
    <w:rsid w:val="00A556C7"/>
    <w:rsid w:val="00A5576D"/>
    <w:rsid w:val="00A55A99"/>
    <w:rsid w:val="00A55C47"/>
    <w:rsid w:val="00A55ECC"/>
    <w:rsid w:val="00A560BF"/>
    <w:rsid w:val="00A563E0"/>
    <w:rsid w:val="00A56801"/>
    <w:rsid w:val="00A56B24"/>
    <w:rsid w:val="00A56BFF"/>
    <w:rsid w:val="00A56C85"/>
    <w:rsid w:val="00A56CF8"/>
    <w:rsid w:val="00A5724B"/>
    <w:rsid w:val="00A573CF"/>
    <w:rsid w:val="00A57B54"/>
    <w:rsid w:val="00A57C33"/>
    <w:rsid w:val="00A60039"/>
    <w:rsid w:val="00A603C7"/>
    <w:rsid w:val="00A60596"/>
    <w:rsid w:val="00A6077D"/>
    <w:rsid w:val="00A60D03"/>
    <w:rsid w:val="00A611FC"/>
    <w:rsid w:val="00A61AEF"/>
    <w:rsid w:val="00A61BED"/>
    <w:rsid w:val="00A62146"/>
    <w:rsid w:val="00A62373"/>
    <w:rsid w:val="00A6281E"/>
    <w:rsid w:val="00A62CEC"/>
    <w:rsid w:val="00A63380"/>
    <w:rsid w:val="00A63395"/>
    <w:rsid w:val="00A637D1"/>
    <w:rsid w:val="00A63C8C"/>
    <w:rsid w:val="00A63FEB"/>
    <w:rsid w:val="00A64042"/>
    <w:rsid w:val="00A645F1"/>
    <w:rsid w:val="00A64765"/>
    <w:rsid w:val="00A64ACC"/>
    <w:rsid w:val="00A64D7A"/>
    <w:rsid w:val="00A6514E"/>
    <w:rsid w:val="00A65343"/>
    <w:rsid w:val="00A653F8"/>
    <w:rsid w:val="00A656D6"/>
    <w:rsid w:val="00A6571F"/>
    <w:rsid w:val="00A65EA7"/>
    <w:rsid w:val="00A65FAB"/>
    <w:rsid w:val="00A66093"/>
    <w:rsid w:val="00A6613E"/>
    <w:rsid w:val="00A66341"/>
    <w:rsid w:val="00A66FD4"/>
    <w:rsid w:val="00A67068"/>
    <w:rsid w:val="00A676D2"/>
    <w:rsid w:val="00A67B9F"/>
    <w:rsid w:val="00A705C0"/>
    <w:rsid w:val="00A70731"/>
    <w:rsid w:val="00A7087A"/>
    <w:rsid w:val="00A70E1D"/>
    <w:rsid w:val="00A711B1"/>
    <w:rsid w:val="00A71D75"/>
    <w:rsid w:val="00A71E20"/>
    <w:rsid w:val="00A71EA2"/>
    <w:rsid w:val="00A71F62"/>
    <w:rsid w:val="00A7236D"/>
    <w:rsid w:val="00A725DB"/>
    <w:rsid w:val="00A726C1"/>
    <w:rsid w:val="00A72722"/>
    <w:rsid w:val="00A72CA7"/>
    <w:rsid w:val="00A72F53"/>
    <w:rsid w:val="00A7374A"/>
    <w:rsid w:val="00A738A5"/>
    <w:rsid w:val="00A739E1"/>
    <w:rsid w:val="00A73B85"/>
    <w:rsid w:val="00A73CD4"/>
    <w:rsid w:val="00A73D35"/>
    <w:rsid w:val="00A73DDA"/>
    <w:rsid w:val="00A73DE3"/>
    <w:rsid w:val="00A73EC6"/>
    <w:rsid w:val="00A74017"/>
    <w:rsid w:val="00A741F5"/>
    <w:rsid w:val="00A7489B"/>
    <w:rsid w:val="00A749F5"/>
    <w:rsid w:val="00A74AA9"/>
    <w:rsid w:val="00A75318"/>
    <w:rsid w:val="00A7564C"/>
    <w:rsid w:val="00A761B4"/>
    <w:rsid w:val="00A76225"/>
    <w:rsid w:val="00A76390"/>
    <w:rsid w:val="00A76D25"/>
    <w:rsid w:val="00A770A7"/>
    <w:rsid w:val="00A77256"/>
    <w:rsid w:val="00A77332"/>
    <w:rsid w:val="00A7748E"/>
    <w:rsid w:val="00A774FA"/>
    <w:rsid w:val="00A77505"/>
    <w:rsid w:val="00A77774"/>
    <w:rsid w:val="00A778EE"/>
    <w:rsid w:val="00A77E4B"/>
    <w:rsid w:val="00A800BF"/>
    <w:rsid w:val="00A80472"/>
    <w:rsid w:val="00A808E2"/>
    <w:rsid w:val="00A80C1E"/>
    <w:rsid w:val="00A81056"/>
    <w:rsid w:val="00A81228"/>
    <w:rsid w:val="00A8122F"/>
    <w:rsid w:val="00A81563"/>
    <w:rsid w:val="00A81CCF"/>
    <w:rsid w:val="00A81F95"/>
    <w:rsid w:val="00A8226F"/>
    <w:rsid w:val="00A82640"/>
    <w:rsid w:val="00A82A57"/>
    <w:rsid w:val="00A82DE8"/>
    <w:rsid w:val="00A83014"/>
    <w:rsid w:val="00A83272"/>
    <w:rsid w:val="00A83497"/>
    <w:rsid w:val="00A83CB9"/>
    <w:rsid w:val="00A83E0E"/>
    <w:rsid w:val="00A84349"/>
    <w:rsid w:val="00A84B1D"/>
    <w:rsid w:val="00A84BDF"/>
    <w:rsid w:val="00A84C59"/>
    <w:rsid w:val="00A84F58"/>
    <w:rsid w:val="00A84FA2"/>
    <w:rsid w:val="00A85224"/>
    <w:rsid w:val="00A85379"/>
    <w:rsid w:val="00A85748"/>
    <w:rsid w:val="00A8587D"/>
    <w:rsid w:val="00A85A56"/>
    <w:rsid w:val="00A85D3F"/>
    <w:rsid w:val="00A861A6"/>
    <w:rsid w:val="00A86303"/>
    <w:rsid w:val="00A86D2A"/>
    <w:rsid w:val="00A87476"/>
    <w:rsid w:val="00A87BFD"/>
    <w:rsid w:val="00A87C4F"/>
    <w:rsid w:val="00A90019"/>
    <w:rsid w:val="00A90273"/>
    <w:rsid w:val="00A90288"/>
    <w:rsid w:val="00A904BF"/>
    <w:rsid w:val="00A90593"/>
    <w:rsid w:val="00A909EA"/>
    <w:rsid w:val="00A90E96"/>
    <w:rsid w:val="00A90F26"/>
    <w:rsid w:val="00A90F54"/>
    <w:rsid w:val="00A9183B"/>
    <w:rsid w:val="00A91931"/>
    <w:rsid w:val="00A91B20"/>
    <w:rsid w:val="00A91C23"/>
    <w:rsid w:val="00A91DFA"/>
    <w:rsid w:val="00A91E15"/>
    <w:rsid w:val="00A921CD"/>
    <w:rsid w:val="00A923B0"/>
    <w:rsid w:val="00A92CF4"/>
    <w:rsid w:val="00A92FCA"/>
    <w:rsid w:val="00A9337E"/>
    <w:rsid w:val="00A936F2"/>
    <w:rsid w:val="00A93E0D"/>
    <w:rsid w:val="00A943B9"/>
    <w:rsid w:val="00A945E3"/>
    <w:rsid w:val="00A9465E"/>
    <w:rsid w:val="00A94859"/>
    <w:rsid w:val="00A949FA"/>
    <w:rsid w:val="00A94AD8"/>
    <w:rsid w:val="00A94CB7"/>
    <w:rsid w:val="00A94CF3"/>
    <w:rsid w:val="00A94EB5"/>
    <w:rsid w:val="00A9520E"/>
    <w:rsid w:val="00A9537D"/>
    <w:rsid w:val="00A9539E"/>
    <w:rsid w:val="00A95421"/>
    <w:rsid w:val="00A954D2"/>
    <w:rsid w:val="00A95D8A"/>
    <w:rsid w:val="00A95DB8"/>
    <w:rsid w:val="00A95E80"/>
    <w:rsid w:val="00A95F05"/>
    <w:rsid w:val="00A95FF5"/>
    <w:rsid w:val="00A960F5"/>
    <w:rsid w:val="00A96339"/>
    <w:rsid w:val="00A965E9"/>
    <w:rsid w:val="00A96EF0"/>
    <w:rsid w:val="00A96EF9"/>
    <w:rsid w:val="00A97103"/>
    <w:rsid w:val="00A97194"/>
    <w:rsid w:val="00A974C6"/>
    <w:rsid w:val="00A975FC"/>
    <w:rsid w:val="00A97660"/>
    <w:rsid w:val="00A97670"/>
    <w:rsid w:val="00AA01C4"/>
    <w:rsid w:val="00AA0260"/>
    <w:rsid w:val="00AA0678"/>
    <w:rsid w:val="00AA0897"/>
    <w:rsid w:val="00AA0961"/>
    <w:rsid w:val="00AA0E3D"/>
    <w:rsid w:val="00AA0F12"/>
    <w:rsid w:val="00AA0F31"/>
    <w:rsid w:val="00AA114F"/>
    <w:rsid w:val="00AA161E"/>
    <w:rsid w:val="00AA18F3"/>
    <w:rsid w:val="00AA1C16"/>
    <w:rsid w:val="00AA1D56"/>
    <w:rsid w:val="00AA1E1E"/>
    <w:rsid w:val="00AA2036"/>
    <w:rsid w:val="00AA20BF"/>
    <w:rsid w:val="00AA2676"/>
    <w:rsid w:val="00AA2C7A"/>
    <w:rsid w:val="00AA2EA9"/>
    <w:rsid w:val="00AA30D3"/>
    <w:rsid w:val="00AA3610"/>
    <w:rsid w:val="00AA3893"/>
    <w:rsid w:val="00AA3C92"/>
    <w:rsid w:val="00AA3D9A"/>
    <w:rsid w:val="00AA424A"/>
    <w:rsid w:val="00AA4925"/>
    <w:rsid w:val="00AA5067"/>
    <w:rsid w:val="00AA52AE"/>
    <w:rsid w:val="00AA57A4"/>
    <w:rsid w:val="00AA5979"/>
    <w:rsid w:val="00AA5B32"/>
    <w:rsid w:val="00AA5B37"/>
    <w:rsid w:val="00AA5DB2"/>
    <w:rsid w:val="00AA624E"/>
    <w:rsid w:val="00AA63B9"/>
    <w:rsid w:val="00AA65A5"/>
    <w:rsid w:val="00AA6E89"/>
    <w:rsid w:val="00AA6FC4"/>
    <w:rsid w:val="00AA737C"/>
    <w:rsid w:val="00AA7BFA"/>
    <w:rsid w:val="00AA7CDD"/>
    <w:rsid w:val="00AB000D"/>
    <w:rsid w:val="00AB00EE"/>
    <w:rsid w:val="00AB014E"/>
    <w:rsid w:val="00AB04B7"/>
    <w:rsid w:val="00AB09EB"/>
    <w:rsid w:val="00AB0B5C"/>
    <w:rsid w:val="00AB0BEE"/>
    <w:rsid w:val="00AB0E21"/>
    <w:rsid w:val="00AB1634"/>
    <w:rsid w:val="00AB18A7"/>
    <w:rsid w:val="00AB1C01"/>
    <w:rsid w:val="00AB1DFE"/>
    <w:rsid w:val="00AB1E3D"/>
    <w:rsid w:val="00AB23AF"/>
    <w:rsid w:val="00AB2571"/>
    <w:rsid w:val="00AB26AD"/>
    <w:rsid w:val="00AB2844"/>
    <w:rsid w:val="00AB287B"/>
    <w:rsid w:val="00AB3015"/>
    <w:rsid w:val="00AB3855"/>
    <w:rsid w:val="00AB3B66"/>
    <w:rsid w:val="00AB4029"/>
    <w:rsid w:val="00AB4240"/>
    <w:rsid w:val="00AB4B8F"/>
    <w:rsid w:val="00AB502D"/>
    <w:rsid w:val="00AB59DF"/>
    <w:rsid w:val="00AB5B2E"/>
    <w:rsid w:val="00AB5B83"/>
    <w:rsid w:val="00AB5BC4"/>
    <w:rsid w:val="00AB673C"/>
    <w:rsid w:val="00AB6D4A"/>
    <w:rsid w:val="00AB70D4"/>
    <w:rsid w:val="00AB738F"/>
    <w:rsid w:val="00AB7B43"/>
    <w:rsid w:val="00AB7BCE"/>
    <w:rsid w:val="00AB7DC0"/>
    <w:rsid w:val="00AB7E6B"/>
    <w:rsid w:val="00AC02D3"/>
    <w:rsid w:val="00AC0301"/>
    <w:rsid w:val="00AC03A5"/>
    <w:rsid w:val="00AC0465"/>
    <w:rsid w:val="00AC0831"/>
    <w:rsid w:val="00AC0A13"/>
    <w:rsid w:val="00AC0AAE"/>
    <w:rsid w:val="00AC0AF6"/>
    <w:rsid w:val="00AC0B96"/>
    <w:rsid w:val="00AC128E"/>
    <w:rsid w:val="00AC131E"/>
    <w:rsid w:val="00AC181C"/>
    <w:rsid w:val="00AC187B"/>
    <w:rsid w:val="00AC1A76"/>
    <w:rsid w:val="00AC1BAC"/>
    <w:rsid w:val="00AC1DC9"/>
    <w:rsid w:val="00AC1F9E"/>
    <w:rsid w:val="00AC206B"/>
    <w:rsid w:val="00AC209A"/>
    <w:rsid w:val="00AC230E"/>
    <w:rsid w:val="00AC24FB"/>
    <w:rsid w:val="00AC250A"/>
    <w:rsid w:val="00AC29F8"/>
    <w:rsid w:val="00AC2A4C"/>
    <w:rsid w:val="00AC2E4B"/>
    <w:rsid w:val="00AC312E"/>
    <w:rsid w:val="00AC3809"/>
    <w:rsid w:val="00AC3A86"/>
    <w:rsid w:val="00AC3D19"/>
    <w:rsid w:val="00AC3D80"/>
    <w:rsid w:val="00AC3F6D"/>
    <w:rsid w:val="00AC414E"/>
    <w:rsid w:val="00AC49D3"/>
    <w:rsid w:val="00AC5014"/>
    <w:rsid w:val="00AC5318"/>
    <w:rsid w:val="00AC5630"/>
    <w:rsid w:val="00AC5656"/>
    <w:rsid w:val="00AC56E5"/>
    <w:rsid w:val="00AC56EE"/>
    <w:rsid w:val="00AC5726"/>
    <w:rsid w:val="00AC58FB"/>
    <w:rsid w:val="00AC5C52"/>
    <w:rsid w:val="00AC5C84"/>
    <w:rsid w:val="00AC5D0E"/>
    <w:rsid w:val="00AC5FAF"/>
    <w:rsid w:val="00AC608A"/>
    <w:rsid w:val="00AC637D"/>
    <w:rsid w:val="00AC658E"/>
    <w:rsid w:val="00AC673D"/>
    <w:rsid w:val="00AC678D"/>
    <w:rsid w:val="00AC6896"/>
    <w:rsid w:val="00AC6A68"/>
    <w:rsid w:val="00AC6AEB"/>
    <w:rsid w:val="00AC7704"/>
    <w:rsid w:val="00AD0038"/>
    <w:rsid w:val="00AD0791"/>
    <w:rsid w:val="00AD085F"/>
    <w:rsid w:val="00AD0B37"/>
    <w:rsid w:val="00AD0E1A"/>
    <w:rsid w:val="00AD0E46"/>
    <w:rsid w:val="00AD141B"/>
    <w:rsid w:val="00AD154A"/>
    <w:rsid w:val="00AD15E0"/>
    <w:rsid w:val="00AD1712"/>
    <w:rsid w:val="00AD1754"/>
    <w:rsid w:val="00AD179C"/>
    <w:rsid w:val="00AD181C"/>
    <w:rsid w:val="00AD18FA"/>
    <w:rsid w:val="00AD1A1A"/>
    <w:rsid w:val="00AD1AA7"/>
    <w:rsid w:val="00AD1C24"/>
    <w:rsid w:val="00AD1CE7"/>
    <w:rsid w:val="00AD1EF1"/>
    <w:rsid w:val="00AD27B9"/>
    <w:rsid w:val="00AD2953"/>
    <w:rsid w:val="00AD2A23"/>
    <w:rsid w:val="00AD2D64"/>
    <w:rsid w:val="00AD2F5F"/>
    <w:rsid w:val="00AD3023"/>
    <w:rsid w:val="00AD3159"/>
    <w:rsid w:val="00AD36C0"/>
    <w:rsid w:val="00AD3804"/>
    <w:rsid w:val="00AD397D"/>
    <w:rsid w:val="00AD3DD4"/>
    <w:rsid w:val="00AD410C"/>
    <w:rsid w:val="00AD45BD"/>
    <w:rsid w:val="00AD4747"/>
    <w:rsid w:val="00AD4D44"/>
    <w:rsid w:val="00AD5006"/>
    <w:rsid w:val="00AD5470"/>
    <w:rsid w:val="00AD55BE"/>
    <w:rsid w:val="00AD574E"/>
    <w:rsid w:val="00AD5982"/>
    <w:rsid w:val="00AD5B7A"/>
    <w:rsid w:val="00AD5C0D"/>
    <w:rsid w:val="00AD6213"/>
    <w:rsid w:val="00AD6278"/>
    <w:rsid w:val="00AD6306"/>
    <w:rsid w:val="00AD674D"/>
    <w:rsid w:val="00AD6822"/>
    <w:rsid w:val="00AD6A38"/>
    <w:rsid w:val="00AD6A8C"/>
    <w:rsid w:val="00AD6B4F"/>
    <w:rsid w:val="00AD6BB5"/>
    <w:rsid w:val="00AD6D04"/>
    <w:rsid w:val="00AD6E00"/>
    <w:rsid w:val="00AD6E4E"/>
    <w:rsid w:val="00AD71A2"/>
    <w:rsid w:val="00AE072F"/>
    <w:rsid w:val="00AE0A1F"/>
    <w:rsid w:val="00AE0A30"/>
    <w:rsid w:val="00AE0A67"/>
    <w:rsid w:val="00AE16B6"/>
    <w:rsid w:val="00AE1AB0"/>
    <w:rsid w:val="00AE1D1D"/>
    <w:rsid w:val="00AE2022"/>
    <w:rsid w:val="00AE283E"/>
    <w:rsid w:val="00AE30FD"/>
    <w:rsid w:val="00AE3442"/>
    <w:rsid w:val="00AE35C6"/>
    <w:rsid w:val="00AE36C8"/>
    <w:rsid w:val="00AE37D9"/>
    <w:rsid w:val="00AE38AB"/>
    <w:rsid w:val="00AE38BB"/>
    <w:rsid w:val="00AE38BC"/>
    <w:rsid w:val="00AE3B29"/>
    <w:rsid w:val="00AE3C5D"/>
    <w:rsid w:val="00AE3F8F"/>
    <w:rsid w:val="00AE3FA8"/>
    <w:rsid w:val="00AE4002"/>
    <w:rsid w:val="00AE448F"/>
    <w:rsid w:val="00AE44CE"/>
    <w:rsid w:val="00AE4599"/>
    <w:rsid w:val="00AE480B"/>
    <w:rsid w:val="00AE4901"/>
    <w:rsid w:val="00AE4CFE"/>
    <w:rsid w:val="00AE4D68"/>
    <w:rsid w:val="00AE50B4"/>
    <w:rsid w:val="00AE53CB"/>
    <w:rsid w:val="00AE5780"/>
    <w:rsid w:val="00AE5A79"/>
    <w:rsid w:val="00AE5EFD"/>
    <w:rsid w:val="00AE6053"/>
    <w:rsid w:val="00AE6AB2"/>
    <w:rsid w:val="00AE6BD2"/>
    <w:rsid w:val="00AE6C0D"/>
    <w:rsid w:val="00AE6CA1"/>
    <w:rsid w:val="00AE738F"/>
    <w:rsid w:val="00AE7864"/>
    <w:rsid w:val="00AE78D9"/>
    <w:rsid w:val="00AE7A46"/>
    <w:rsid w:val="00AE7FBE"/>
    <w:rsid w:val="00AF0022"/>
    <w:rsid w:val="00AF00ED"/>
    <w:rsid w:val="00AF0219"/>
    <w:rsid w:val="00AF03FC"/>
    <w:rsid w:val="00AF061E"/>
    <w:rsid w:val="00AF0678"/>
    <w:rsid w:val="00AF06C1"/>
    <w:rsid w:val="00AF0925"/>
    <w:rsid w:val="00AF0958"/>
    <w:rsid w:val="00AF0997"/>
    <w:rsid w:val="00AF0D7A"/>
    <w:rsid w:val="00AF13FC"/>
    <w:rsid w:val="00AF1409"/>
    <w:rsid w:val="00AF1772"/>
    <w:rsid w:val="00AF182E"/>
    <w:rsid w:val="00AF1A02"/>
    <w:rsid w:val="00AF1BCD"/>
    <w:rsid w:val="00AF21F8"/>
    <w:rsid w:val="00AF22FE"/>
    <w:rsid w:val="00AF2469"/>
    <w:rsid w:val="00AF264A"/>
    <w:rsid w:val="00AF28FC"/>
    <w:rsid w:val="00AF2B72"/>
    <w:rsid w:val="00AF2C4A"/>
    <w:rsid w:val="00AF2CDE"/>
    <w:rsid w:val="00AF2D7E"/>
    <w:rsid w:val="00AF33DF"/>
    <w:rsid w:val="00AF3AF6"/>
    <w:rsid w:val="00AF3BF5"/>
    <w:rsid w:val="00AF3F2A"/>
    <w:rsid w:val="00AF483B"/>
    <w:rsid w:val="00AF49B6"/>
    <w:rsid w:val="00AF4D8F"/>
    <w:rsid w:val="00AF5481"/>
    <w:rsid w:val="00AF5664"/>
    <w:rsid w:val="00AF5683"/>
    <w:rsid w:val="00AF5D25"/>
    <w:rsid w:val="00AF61BE"/>
    <w:rsid w:val="00AF6527"/>
    <w:rsid w:val="00AF6708"/>
    <w:rsid w:val="00AF67B0"/>
    <w:rsid w:val="00AF6A5B"/>
    <w:rsid w:val="00AF6DFA"/>
    <w:rsid w:val="00AF7045"/>
    <w:rsid w:val="00AF742D"/>
    <w:rsid w:val="00AF787C"/>
    <w:rsid w:val="00AF7F21"/>
    <w:rsid w:val="00AF7FC1"/>
    <w:rsid w:val="00B00180"/>
    <w:rsid w:val="00B00371"/>
    <w:rsid w:val="00B00470"/>
    <w:rsid w:val="00B00536"/>
    <w:rsid w:val="00B005C3"/>
    <w:rsid w:val="00B00881"/>
    <w:rsid w:val="00B009BD"/>
    <w:rsid w:val="00B009D8"/>
    <w:rsid w:val="00B00AE6"/>
    <w:rsid w:val="00B00B8D"/>
    <w:rsid w:val="00B01037"/>
    <w:rsid w:val="00B01157"/>
    <w:rsid w:val="00B011A8"/>
    <w:rsid w:val="00B011BB"/>
    <w:rsid w:val="00B01249"/>
    <w:rsid w:val="00B018F1"/>
    <w:rsid w:val="00B01A58"/>
    <w:rsid w:val="00B01CF7"/>
    <w:rsid w:val="00B01E21"/>
    <w:rsid w:val="00B01FAA"/>
    <w:rsid w:val="00B02041"/>
    <w:rsid w:val="00B020A3"/>
    <w:rsid w:val="00B022ED"/>
    <w:rsid w:val="00B0231D"/>
    <w:rsid w:val="00B023D5"/>
    <w:rsid w:val="00B029CD"/>
    <w:rsid w:val="00B02C26"/>
    <w:rsid w:val="00B02CA8"/>
    <w:rsid w:val="00B02D6F"/>
    <w:rsid w:val="00B02DAF"/>
    <w:rsid w:val="00B02F8B"/>
    <w:rsid w:val="00B0359A"/>
    <w:rsid w:val="00B03B2A"/>
    <w:rsid w:val="00B03DD7"/>
    <w:rsid w:val="00B03F67"/>
    <w:rsid w:val="00B0404D"/>
    <w:rsid w:val="00B0414E"/>
    <w:rsid w:val="00B04200"/>
    <w:rsid w:val="00B044B2"/>
    <w:rsid w:val="00B045BB"/>
    <w:rsid w:val="00B045CB"/>
    <w:rsid w:val="00B045CC"/>
    <w:rsid w:val="00B04749"/>
    <w:rsid w:val="00B04BA0"/>
    <w:rsid w:val="00B04D01"/>
    <w:rsid w:val="00B04DC3"/>
    <w:rsid w:val="00B04EA9"/>
    <w:rsid w:val="00B05204"/>
    <w:rsid w:val="00B05264"/>
    <w:rsid w:val="00B05770"/>
    <w:rsid w:val="00B05802"/>
    <w:rsid w:val="00B058CA"/>
    <w:rsid w:val="00B05B29"/>
    <w:rsid w:val="00B05D60"/>
    <w:rsid w:val="00B0606C"/>
    <w:rsid w:val="00B0619A"/>
    <w:rsid w:val="00B06978"/>
    <w:rsid w:val="00B06BD3"/>
    <w:rsid w:val="00B06D3A"/>
    <w:rsid w:val="00B075A4"/>
    <w:rsid w:val="00B07664"/>
    <w:rsid w:val="00B07B5A"/>
    <w:rsid w:val="00B10057"/>
    <w:rsid w:val="00B10174"/>
    <w:rsid w:val="00B10306"/>
    <w:rsid w:val="00B10473"/>
    <w:rsid w:val="00B10592"/>
    <w:rsid w:val="00B10999"/>
    <w:rsid w:val="00B109B2"/>
    <w:rsid w:val="00B114C8"/>
    <w:rsid w:val="00B11722"/>
    <w:rsid w:val="00B11C19"/>
    <w:rsid w:val="00B121C0"/>
    <w:rsid w:val="00B123E9"/>
    <w:rsid w:val="00B1246B"/>
    <w:rsid w:val="00B1268B"/>
    <w:rsid w:val="00B12742"/>
    <w:rsid w:val="00B127D6"/>
    <w:rsid w:val="00B131C2"/>
    <w:rsid w:val="00B1338C"/>
    <w:rsid w:val="00B13726"/>
    <w:rsid w:val="00B13782"/>
    <w:rsid w:val="00B13989"/>
    <w:rsid w:val="00B13F26"/>
    <w:rsid w:val="00B143CD"/>
    <w:rsid w:val="00B147B7"/>
    <w:rsid w:val="00B148AD"/>
    <w:rsid w:val="00B151D5"/>
    <w:rsid w:val="00B15232"/>
    <w:rsid w:val="00B154A7"/>
    <w:rsid w:val="00B15599"/>
    <w:rsid w:val="00B158AD"/>
    <w:rsid w:val="00B15AC6"/>
    <w:rsid w:val="00B15E4C"/>
    <w:rsid w:val="00B15EA7"/>
    <w:rsid w:val="00B15FBC"/>
    <w:rsid w:val="00B161F3"/>
    <w:rsid w:val="00B168E2"/>
    <w:rsid w:val="00B17284"/>
    <w:rsid w:val="00B17EFF"/>
    <w:rsid w:val="00B2054A"/>
    <w:rsid w:val="00B20631"/>
    <w:rsid w:val="00B20E6D"/>
    <w:rsid w:val="00B21AEC"/>
    <w:rsid w:val="00B21E6F"/>
    <w:rsid w:val="00B21FCF"/>
    <w:rsid w:val="00B2267C"/>
    <w:rsid w:val="00B22797"/>
    <w:rsid w:val="00B2281F"/>
    <w:rsid w:val="00B2295C"/>
    <w:rsid w:val="00B22A30"/>
    <w:rsid w:val="00B22BB2"/>
    <w:rsid w:val="00B232A1"/>
    <w:rsid w:val="00B23352"/>
    <w:rsid w:val="00B233A4"/>
    <w:rsid w:val="00B2350E"/>
    <w:rsid w:val="00B2381E"/>
    <w:rsid w:val="00B23A09"/>
    <w:rsid w:val="00B23DE4"/>
    <w:rsid w:val="00B23E50"/>
    <w:rsid w:val="00B24376"/>
    <w:rsid w:val="00B243E3"/>
    <w:rsid w:val="00B247A8"/>
    <w:rsid w:val="00B247EF"/>
    <w:rsid w:val="00B2484A"/>
    <w:rsid w:val="00B24CFD"/>
    <w:rsid w:val="00B250B1"/>
    <w:rsid w:val="00B252CF"/>
    <w:rsid w:val="00B255CF"/>
    <w:rsid w:val="00B262AB"/>
    <w:rsid w:val="00B266D7"/>
    <w:rsid w:val="00B26B54"/>
    <w:rsid w:val="00B2763D"/>
    <w:rsid w:val="00B27BB0"/>
    <w:rsid w:val="00B27DFA"/>
    <w:rsid w:val="00B3007C"/>
    <w:rsid w:val="00B300F6"/>
    <w:rsid w:val="00B30524"/>
    <w:rsid w:val="00B3075F"/>
    <w:rsid w:val="00B30B3F"/>
    <w:rsid w:val="00B30F73"/>
    <w:rsid w:val="00B3155A"/>
    <w:rsid w:val="00B317E2"/>
    <w:rsid w:val="00B31D69"/>
    <w:rsid w:val="00B322D0"/>
    <w:rsid w:val="00B32AF2"/>
    <w:rsid w:val="00B33365"/>
    <w:rsid w:val="00B33427"/>
    <w:rsid w:val="00B33519"/>
    <w:rsid w:val="00B335AB"/>
    <w:rsid w:val="00B33840"/>
    <w:rsid w:val="00B33884"/>
    <w:rsid w:val="00B3404F"/>
    <w:rsid w:val="00B340C7"/>
    <w:rsid w:val="00B34632"/>
    <w:rsid w:val="00B34DB9"/>
    <w:rsid w:val="00B3530F"/>
    <w:rsid w:val="00B35616"/>
    <w:rsid w:val="00B35806"/>
    <w:rsid w:val="00B35A66"/>
    <w:rsid w:val="00B35A6E"/>
    <w:rsid w:val="00B35B83"/>
    <w:rsid w:val="00B35BD7"/>
    <w:rsid w:val="00B35F0D"/>
    <w:rsid w:val="00B3639D"/>
    <w:rsid w:val="00B36461"/>
    <w:rsid w:val="00B366F6"/>
    <w:rsid w:val="00B36B0A"/>
    <w:rsid w:val="00B36EBE"/>
    <w:rsid w:val="00B36F19"/>
    <w:rsid w:val="00B3709F"/>
    <w:rsid w:val="00B402F0"/>
    <w:rsid w:val="00B40486"/>
    <w:rsid w:val="00B40519"/>
    <w:rsid w:val="00B409CE"/>
    <w:rsid w:val="00B40F24"/>
    <w:rsid w:val="00B40F82"/>
    <w:rsid w:val="00B410D4"/>
    <w:rsid w:val="00B413B6"/>
    <w:rsid w:val="00B416C6"/>
    <w:rsid w:val="00B4186F"/>
    <w:rsid w:val="00B41A7A"/>
    <w:rsid w:val="00B41CDC"/>
    <w:rsid w:val="00B42135"/>
    <w:rsid w:val="00B426FA"/>
    <w:rsid w:val="00B42A25"/>
    <w:rsid w:val="00B42CA4"/>
    <w:rsid w:val="00B43885"/>
    <w:rsid w:val="00B43E53"/>
    <w:rsid w:val="00B43F3F"/>
    <w:rsid w:val="00B44090"/>
    <w:rsid w:val="00B442C1"/>
    <w:rsid w:val="00B442C3"/>
    <w:rsid w:val="00B44412"/>
    <w:rsid w:val="00B44433"/>
    <w:rsid w:val="00B447AD"/>
    <w:rsid w:val="00B4498C"/>
    <w:rsid w:val="00B44AAC"/>
    <w:rsid w:val="00B44B1F"/>
    <w:rsid w:val="00B44CDA"/>
    <w:rsid w:val="00B44CF0"/>
    <w:rsid w:val="00B44DD0"/>
    <w:rsid w:val="00B4598D"/>
    <w:rsid w:val="00B4599B"/>
    <w:rsid w:val="00B45D47"/>
    <w:rsid w:val="00B462A6"/>
    <w:rsid w:val="00B46363"/>
    <w:rsid w:val="00B463ED"/>
    <w:rsid w:val="00B463EE"/>
    <w:rsid w:val="00B46413"/>
    <w:rsid w:val="00B4668F"/>
    <w:rsid w:val="00B46D60"/>
    <w:rsid w:val="00B4731C"/>
    <w:rsid w:val="00B47478"/>
    <w:rsid w:val="00B47BCC"/>
    <w:rsid w:val="00B47DAE"/>
    <w:rsid w:val="00B47E46"/>
    <w:rsid w:val="00B5043B"/>
    <w:rsid w:val="00B5073A"/>
    <w:rsid w:val="00B5079E"/>
    <w:rsid w:val="00B50FEB"/>
    <w:rsid w:val="00B51324"/>
    <w:rsid w:val="00B5137E"/>
    <w:rsid w:val="00B51822"/>
    <w:rsid w:val="00B51A58"/>
    <w:rsid w:val="00B51E68"/>
    <w:rsid w:val="00B51F49"/>
    <w:rsid w:val="00B52059"/>
    <w:rsid w:val="00B5234C"/>
    <w:rsid w:val="00B52570"/>
    <w:rsid w:val="00B52751"/>
    <w:rsid w:val="00B52870"/>
    <w:rsid w:val="00B528E6"/>
    <w:rsid w:val="00B52927"/>
    <w:rsid w:val="00B52ECC"/>
    <w:rsid w:val="00B53484"/>
    <w:rsid w:val="00B53763"/>
    <w:rsid w:val="00B53832"/>
    <w:rsid w:val="00B54109"/>
    <w:rsid w:val="00B542D3"/>
    <w:rsid w:val="00B54863"/>
    <w:rsid w:val="00B54957"/>
    <w:rsid w:val="00B54DB3"/>
    <w:rsid w:val="00B54E59"/>
    <w:rsid w:val="00B54E8B"/>
    <w:rsid w:val="00B5534C"/>
    <w:rsid w:val="00B55470"/>
    <w:rsid w:val="00B557E7"/>
    <w:rsid w:val="00B55A90"/>
    <w:rsid w:val="00B55BCF"/>
    <w:rsid w:val="00B56047"/>
    <w:rsid w:val="00B5608D"/>
    <w:rsid w:val="00B56593"/>
    <w:rsid w:val="00B567AE"/>
    <w:rsid w:val="00B56B5B"/>
    <w:rsid w:val="00B57971"/>
    <w:rsid w:val="00B57A08"/>
    <w:rsid w:val="00B57B3E"/>
    <w:rsid w:val="00B57CA9"/>
    <w:rsid w:val="00B57E49"/>
    <w:rsid w:val="00B601E4"/>
    <w:rsid w:val="00B603EE"/>
    <w:rsid w:val="00B60523"/>
    <w:rsid w:val="00B607FA"/>
    <w:rsid w:val="00B60B55"/>
    <w:rsid w:val="00B61260"/>
    <w:rsid w:val="00B61753"/>
    <w:rsid w:val="00B618A6"/>
    <w:rsid w:val="00B6263C"/>
    <w:rsid w:val="00B628BB"/>
    <w:rsid w:val="00B62A1E"/>
    <w:rsid w:val="00B62AFA"/>
    <w:rsid w:val="00B633B3"/>
    <w:rsid w:val="00B637D9"/>
    <w:rsid w:val="00B63864"/>
    <w:rsid w:val="00B639B5"/>
    <w:rsid w:val="00B6414C"/>
    <w:rsid w:val="00B6449D"/>
    <w:rsid w:val="00B6457B"/>
    <w:rsid w:val="00B6458D"/>
    <w:rsid w:val="00B646BF"/>
    <w:rsid w:val="00B649E0"/>
    <w:rsid w:val="00B64A65"/>
    <w:rsid w:val="00B64BE3"/>
    <w:rsid w:val="00B64D26"/>
    <w:rsid w:val="00B65CAE"/>
    <w:rsid w:val="00B66137"/>
    <w:rsid w:val="00B66371"/>
    <w:rsid w:val="00B66454"/>
    <w:rsid w:val="00B664F6"/>
    <w:rsid w:val="00B66854"/>
    <w:rsid w:val="00B66A0F"/>
    <w:rsid w:val="00B66CFB"/>
    <w:rsid w:val="00B67620"/>
    <w:rsid w:val="00B676CF"/>
    <w:rsid w:val="00B678F2"/>
    <w:rsid w:val="00B679A5"/>
    <w:rsid w:val="00B67CD9"/>
    <w:rsid w:val="00B70201"/>
    <w:rsid w:val="00B70468"/>
    <w:rsid w:val="00B70BB4"/>
    <w:rsid w:val="00B70EC7"/>
    <w:rsid w:val="00B71226"/>
    <w:rsid w:val="00B715B9"/>
    <w:rsid w:val="00B7175F"/>
    <w:rsid w:val="00B71ADE"/>
    <w:rsid w:val="00B71DA3"/>
    <w:rsid w:val="00B72014"/>
    <w:rsid w:val="00B72440"/>
    <w:rsid w:val="00B72698"/>
    <w:rsid w:val="00B7271E"/>
    <w:rsid w:val="00B727BB"/>
    <w:rsid w:val="00B72A6D"/>
    <w:rsid w:val="00B72AAE"/>
    <w:rsid w:val="00B72B67"/>
    <w:rsid w:val="00B736C1"/>
    <w:rsid w:val="00B73878"/>
    <w:rsid w:val="00B73DF3"/>
    <w:rsid w:val="00B73FA3"/>
    <w:rsid w:val="00B740DA"/>
    <w:rsid w:val="00B74708"/>
    <w:rsid w:val="00B749DE"/>
    <w:rsid w:val="00B74B7E"/>
    <w:rsid w:val="00B74C83"/>
    <w:rsid w:val="00B74CDB"/>
    <w:rsid w:val="00B7503D"/>
    <w:rsid w:val="00B755ED"/>
    <w:rsid w:val="00B75615"/>
    <w:rsid w:val="00B756B1"/>
    <w:rsid w:val="00B75738"/>
    <w:rsid w:val="00B75B85"/>
    <w:rsid w:val="00B760FD"/>
    <w:rsid w:val="00B76107"/>
    <w:rsid w:val="00B761F0"/>
    <w:rsid w:val="00B765A1"/>
    <w:rsid w:val="00B766DB"/>
    <w:rsid w:val="00B76818"/>
    <w:rsid w:val="00B76B83"/>
    <w:rsid w:val="00B771C0"/>
    <w:rsid w:val="00B77793"/>
    <w:rsid w:val="00B778C1"/>
    <w:rsid w:val="00B77B6D"/>
    <w:rsid w:val="00B77F83"/>
    <w:rsid w:val="00B77F9C"/>
    <w:rsid w:val="00B8004B"/>
    <w:rsid w:val="00B803B7"/>
    <w:rsid w:val="00B8042C"/>
    <w:rsid w:val="00B80911"/>
    <w:rsid w:val="00B809D2"/>
    <w:rsid w:val="00B80C05"/>
    <w:rsid w:val="00B80C24"/>
    <w:rsid w:val="00B80D88"/>
    <w:rsid w:val="00B80EC5"/>
    <w:rsid w:val="00B816EB"/>
    <w:rsid w:val="00B81781"/>
    <w:rsid w:val="00B818E6"/>
    <w:rsid w:val="00B8237F"/>
    <w:rsid w:val="00B82525"/>
    <w:rsid w:val="00B8257F"/>
    <w:rsid w:val="00B828D6"/>
    <w:rsid w:val="00B829AF"/>
    <w:rsid w:val="00B82E9A"/>
    <w:rsid w:val="00B833EB"/>
    <w:rsid w:val="00B83489"/>
    <w:rsid w:val="00B83934"/>
    <w:rsid w:val="00B83C19"/>
    <w:rsid w:val="00B83C28"/>
    <w:rsid w:val="00B83E07"/>
    <w:rsid w:val="00B83ECB"/>
    <w:rsid w:val="00B83F0B"/>
    <w:rsid w:val="00B841B0"/>
    <w:rsid w:val="00B844F0"/>
    <w:rsid w:val="00B844FA"/>
    <w:rsid w:val="00B84B3C"/>
    <w:rsid w:val="00B84BD8"/>
    <w:rsid w:val="00B84EE6"/>
    <w:rsid w:val="00B84FA7"/>
    <w:rsid w:val="00B85B00"/>
    <w:rsid w:val="00B861CD"/>
    <w:rsid w:val="00B86362"/>
    <w:rsid w:val="00B8677C"/>
    <w:rsid w:val="00B86C22"/>
    <w:rsid w:val="00B86CB5"/>
    <w:rsid w:val="00B8730E"/>
    <w:rsid w:val="00B87562"/>
    <w:rsid w:val="00B901D8"/>
    <w:rsid w:val="00B90B67"/>
    <w:rsid w:val="00B90BFD"/>
    <w:rsid w:val="00B91094"/>
    <w:rsid w:val="00B91B40"/>
    <w:rsid w:val="00B91C90"/>
    <w:rsid w:val="00B91C97"/>
    <w:rsid w:val="00B91F27"/>
    <w:rsid w:val="00B9213F"/>
    <w:rsid w:val="00B924C8"/>
    <w:rsid w:val="00B92579"/>
    <w:rsid w:val="00B92A11"/>
    <w:rsid w:val="00B92F28"/>
    <w:rsid w:val="00B9387A"/>
    <w:rsid w:val="00B938DB"/>
    <w:rsid w:val="00B93E23"/>
    <w:rsid w:val="00B942AA"/>
    <w:rsid w:val="00B9433F"/>
    <w:rsid w:val="00B9444A"/>
    <w:rsid w:val="00B9477D"/>
    <w:rsid w:val="00B9490B"/>
    <w:rsid w:val="00B94A5F"/>
    <w:rsid w:val="00B94CC3"/>
    <w:rsid w:val="00B94DFF"/>
    <w:rsid w:val="00B94E8C"/>
    <w:rsid w:val="00B9531F"/>
    <w:rsid w:val="00B958C2"/>
    <w:rsid w:val="00B960B5"/>
    <w:rsid w:val="00B9620F"/>
    <w:rsid w:val="00B963FF"/>
    <w:rsid w:val="00B96515"/>
    <w:rsid w:val="00B969A3"/>
    <w:rsid w:val="00B969C4"/>
    <w:rsid w:val="00B96EBE"/>
    <w:rsid w:val="00B973C8"/>
    <w:rsid w:val="00B97993"/>
    <w:rsid w:val="00B97B23"/>
    <w:rsid w:val="00B97D68"/>
    <w:rsid w:val="00B97E2C"/>
    <w:rsid w:val="00B97F7F"/>
    <w:rsid w:val="00B97F87"/>
    <w:rsid w:val="00BA0266"/>
    <w:rsid w:val="00BA02CF"/>
    <w:rsid w:val="00BA0379"/>
    <w:rsid w:val="00BA06F3"/>
    <w:rsid w:val="00BA08C8"/>
    <w:rsid w:val="00BA0D8F"/>
    <w:rsid w:val="00BA12DB"/>
    <w:rsid w:val="00BA1AB5"/>
    <w:rsid w:val="00BA1EF7"/>
    <w:rsid w:val="00BA2078"/>
    <w:rsid w:val="00BA215E"/>
    <w:rsid w:val="00BA2550"/>
    <w:rsid w:val="00BA260A"/>
    <w:rsid w:val="00BA29A7"/>
    <w:rsid w:val="00BA2A6C"/>
    <w:rsid w:val="00BA2BF1"/>
    <w:rsid w:val="00BA2C38"/>
    <w:rsid w:val="00BA2CF2"/>
    <w:rsid w:val="00BA2D06"/>
    <w:rsid w:val="00BA33D6"/>
    <w:rsid w:val="00BA35BD"/>
    <w:rsid w:val="00BA3779"/>
    <w:rsid w:val="00BA3B20"/>
    <w:rsid w:val="00BA3BEA"/>
    <w:rsid w:val="00BA3EB9"/>
    <w:rsid w:val="00BA3FCA"/>
    <w:rsid w:val="00BA4316"/>
    <w:rsid w:val="00BA4EB9"/>
    <w:rsid w:val="00BA52A5"/>
    <w:rsid w:val="00BA61EA"/>
    <w:rsid w:val="00BA620C"/>
    <w:rsid w:val="00BA6275"/>
    <w:rsid w:val="00BA68F8"/>
    <w:rsid w:val="00BA7E28"/>
    <w:rsid w:val="00BB01D9"/>
    <w:rsid w:val="00BB02D0"/>
    <w:rsid w:val="00BB09DC"/>
    <w:rsid w:val="00BB0D30"/>
    <w:rsid w:val="00BB0D37"/>
    <w:rsid w:val="00BB0E70"/>
    <w:rsid w:val="00BB1064"/>
    <w:rsid w:val="00BB18CF"/>
    <w:rsid w:val="00BB19A9"/>
    <w:rsid w:val="00BB1A51"/>
    <w:rsid w:val="00BB1C3F"/>
    <w:rsid w:val="00BB1C79"/>
    <w:rsid w:val="00BB1E65"/>
    <w:rsid w:val="00BB1EB6"/>
    <w:rsid w:val="00BB1FED"/>
    <w:rsid w:val="00BB22F1"/>
    <w:rsid w:val="00BB2451"/>
    <w:rsid w:val="00BB2B2B"/>
    <w:rsid w:val="00BB2E66"/>
    <w:rsid w:val="00BB3058"/>
    <w:rsid w:val="00BB31BA"/>
    <w:rsid w:val="00BB328A"/>
    <w:rsid w:val="00BB388C"/>
    <w:rsid w:val="00BB3DEF"/>
    <w:rsid w:val="00BB4892"/>
    <w:rsid w:val="00BB5112"/>
    <w:rsid w:val="00BB5214"/>
    <w:rsid w:val="00BB5546"/>
    <w:rsid w:val="00BB55AE"/>
    <w:rsid w:val="00BB5C18"/>
    <w:rsid w:val="00BB613A"/>
    <w:rsid w:val="00BB6570"/>
    <w:rsid w:val="00BB675D"/>
    <w:rsid w:val="00BB67EA"/>
    <w:rsid w:val="00BB6B67"/>
    <w:rsid w:val="00BB6D1A"/>
    <w:rsid w:val="00BB7113"/>
    <w:rsid w:val="00BC0325"/>
    <w:rsid w:val="00BC0636"/>
    <w:rsid w:val="00BC0E46"/>
    <w:rsid w:val="00BC0F08"/>
    <w:rsid w:val="00BC1131"/>
    <w:rsid w:val="00BC1232"/>
    <w:rsid w:val="00BC126B"/>
    <w:rsid w:val="00BC192D"/>
    <w:rsid w:val="00BC19C4"/>
    <w:rsid w:val="00BC21F1"/>
    <w:rsid w:val="00BC2667"/>
    <w:rsid w:val="00BC28E8"/>
    <w:rsid w:val="00BC2AA2"/>
    <w:rsid w:val="00BC2DA2"/>
    <w:rsid w:val="00BC2EC0"/>
    <w:rsid w:val="00BC2F1F"/>
    <w:rsid w:val="00BC2FC9"/>
    <w:rsid w:val="00BC3154"/>
    <w:rsid w:val="00BC32DA"/>
    <w:rsid w:val="00BC3348"/>
    <w:rsid w:val="00BC3576"/>
    <w:rsid w:val="00BC3733"/>
    <w:rsid w:val="00BC3D52"/>
    <w:rsid w:val="00BC4163"/>
    <w:rsid w:val="00BC42C4"/>
    <w:rsid w:val="00BC434A"/>
    <w:rsid w:val="00BC472C"/>
    <w:rsid w:val="00BC4B02"/>
    <w:rsid w:val="00BC4C93"/>
    <w:rsid w:val="00BC4CA1"/>
    <w:rsid w:val="00BC5A18"/>
    <w:rsid w:val="00BC5E71"/>
    <w:rsid w:val="00BC5FEB"/>
    <w:rsid w:val="00BC65CD"/>
    <w:rsid w:val="00BC6F76"/>
    <w:rsid w:val="00BC73B6"/>
    <w:rsid w:val="00BC74EF"/>
    <w:rsid w:val="00BC79A5"/>
    <w:rsid w:val="00BC7F26"/>
    <w:rsid w:val="00BC7F64"/>
    <w:rsid w:val="00BD015E"/>
    <w:rsid w:val="00BD06C5"/>
    <w:rsid w:val="00BD077B"/>
    <w:rsid w:val="00BD0B73"/>
    <w:rsid w:val="00BD1267"/>
    <w:rsid w:val="00BD1477"/>
    <w:rsid w:val="00BD1854"/>
    <w:rsid w:val="00BD1F7B"/>
    <w:rsid w:val="00BD24DB"/>
    <w:rsid w:val="00BD26AE"/>
    <w:rsid w:val="00BD27DC"/>
    <w:rsid w:val="00BD2B44"/>
    <w:rsid w:val="00BD3356"/>
    <w:rsid w:val="00BD3705"/>
    <w:rsid w:val="00BD388F"/>
    <w:rsid w:val="00BD40A5"/>
    <w:rsid w:val="00BD4FD3"/>
    <w:rsid w:val="00BD5079"/>
    <w:rsid w:val="00BD50AC"/>
    <w:rsid w:val="00BD545A"/>
    <w:rsid w:val="00BD54F1"/>
    <w:rsid w:val="00BD56C8"/>
    <w:rsid w:val="00BD590F"/>
    <w:rsid w:val="00BD612B"/>
    <w:rsid w:val="00BD65AE"/>
    <w:rsid w:val="00BD65E3"/>
    <w:rsid w:val="00BD6870"/>
    <w:rsid w:val="00BD69D2"/>
    <w:rsid w:val="00BD6B8E"/>
    <w:rsid w:val="00BD6D41"/>
    <w:rsid w:val="00BD6D4B"/>
    <w:rsid w:val="00BD6DCE"/>
    <w:rsid w:val="00BD704C"/>
    <w:rsid w:val="00BD7363"/>
    <w:rsid w:val="00BD73F6"/>
    <w:rsid w:val="00BD761A"/>
    <w:rsid w:val="00BD7B28"/>
    <w:rsid w:val="00BD7CEF"/>
    <w:rsid w:val="00BD7DD7"/>
    <w:rsid w:val="00BE00A3"/>
    <w:rsid w:val="00BE00D6"/>
    <w:rsid w:val="00BE0BB8"/>
    <w:rsid w:val="00BE0C69"/>
    <w:rsid w:val="00BE0F66"/>
    <w:rsid w:val="00BE0F84"/>
    <w:rsid w:val="00BE111E"/>
    <w:rsid w:val="00BE12D2"/>
    <w:rsid w:val="00BE1B10"/>
    <w:rsid w:val="00BE1E2B"/>
    <w:rsid w:val="00BE1F70"/>
    <w:rsid w:val="00BE20C3"/>
    <w:rsid w:val="00BE2406"/>
    <w:rsid w:val="00BE250E"/>
    <w:rsid w:val="00BE271D"/>
    <w:rsid w:val="00BE2A15"/>
    <w:rsid w:val="00BE2A38"/>
    <w:rsid w:val="00BE2AD7"/>
    <w:rsid w:val="00BE2C3A"/>
    <w:rsid w:val="00BE309F"/>
    <w:rsid w:val="00BE3115"/>
    <w:rsid w:val="00BE3190"/>
    <w:rsid w:val="00BE32D7"/>
    <w:rsid w:val="00BE384F"/>
    <w:rsid w:val="00BE38C7"/>
    <w:rsid w:val="00BE399A"/>
    <w:rsid w:val="00BE3D93"/>
    <w:rsid w:val="00BE3DA1"/>
    <w:rsid w:val="00BE3DA9"/>
    <w:rsid w:val="00BE3E55"/>
    <w:rsid w:val="00BE3EA1"/>
    <w:rsid w:val="00BE47C7"/>
    <w:rsid w:val="00BE4C8B"/>
    <w:rsid w:val="00BE5111"/>
    <w:rsid w:val="00BE53B8"/>
    <w:rsid w:val="00BE5733"/>
    <w:rsid w:val="00BE604F"/>
    <w:rsid w:val="00BE614B"/>
    <w:rsid w:val="00BE6281"/>
    <w:rsid w:val="00BE6921"/>
    <w:rsid w:val="00BE6C34"/>
    <w:rsid w:val="00BE6D3B"/>
    <w:rsid w:val="00BE734C"/>
    <w:rsid w:val="00BE7819"/>
    <w:rsid w:val="00BE7DA5"/>
    <w:rsid w:val="00BE7E7F"/>
    <w:rsid w:val="00BE7EC4"/>
    <w:rsid w:val="00BF009E"/>
    <w:rsid w:val="00BF0605"/>
    <w:rsid w:val="00BF0677"/>
    <w:rsid w:val="00BF1158"/>
    <w:rsid w:val="00BF11FF"/>
    <w:rsid w:val="00BF2512"/>
    <w:rsid w:val="00BF26E5"/>
    <w:rsid w:val="00BF2895"/>
    <w:rsid w:val="00BF2C6C"/>
    <w:rsid w:val="00BF2FAE"/>
    <w:rsid w:val="00BF3106"/>
    <w:rsid w:val="00BF333F"/>
    <w:rsid w:val="00BF37E5"/>
    <w:rsid w:val="00BF39AD"/>
    <w:rsid w:val="00BF3BC7"/>
    <w:rsid w:val="00BF3CCE"/>
    <w:rsid w:val="00BF3D6A"/>
    <w:rsid w:val="00BF40E8"/>
    <w:rsid w:val="00BF42B8"/>
    <w:rsid w:val="00BF44B4"/>
    <w:rsid w:val="00BF4510"/>
    <w:rsid w:val="00BF514C"/>
    <w:rsid w:val="00BF52EF"/>
    <w:rsid w:val="00BF57EC"/>
    <w:rsid w:val="00BF5AF1"/>
    <w:rsid w:val="00BF611B"/>
    <w:rsid w:val="00BF6386"/>
    <w:rsid w:val="00BF63B2"/>
    <w:rsid w:val="00BF6A1A"/>
    <w:rsid w:val="00BF6A55"/>
    <w:rsid w:val="00BF6C34"/>
    <w:rsid w:val="00BF6E62"/>
    <w:rsid w:val="00BF6FE6"/>
    <w:rsid w:val="00BF6FF0"/>
    <w:rsid w:val="00BF7085"/>
    <w:rsid w:val="00BF7296"/>
    <w:rsid w:val="00BF7530"/>
    <w:rsid w:val="00BF7879"/>
    <w:rsid w:val="00BF7C95"/>
    <w:rsid w:val="00BF7E7C"/>
    <w:rsid w:val="00C000E9"/>
    <w:rsid w:val="00C000FA"/>
    <w:rsid w:val="00C0053B"/>
    <w:rsid w:val="00C006B1"/>
    <w:rsid w:val="00C007A4"/>
    <w:rsid w:val="00C00ABC"/>
    <w:rsid w:val="00C00FA8"/>
    <w:rsid w:val="00C01198"/>
    <w:rsid w:val="00C016A6"/>
    <w:rsid w:val="00C01720"/>
    <w:rsid w:val="00C01771"/>
    <w:rsid w:val="00C01A92"/>
    <w:rsid w:val="00C01DE5"/>
    <w:rsid w:val="00C02067"/>
    <w:rsid w:val="00C022B2"/>
    <w:rsid w:val="00C024DC"/>
    <w:rsid w:val="00C026BD"/>
    <w:rsid w:val="00C0297C"/>
    <w:rsid w:val="00C02C9E"/>
    <w:rsid w:val="00C02F09"/>
    <w:rsid w:val="00C02F92"/>
    <w:rsid w:val="00C03713"/>
    <w:rsid w:val="00C0391E"/>
    <w:rsid w:val="00C03C4A"/>
    <w:rsid w:val="00C040BE"/>
    <w:rsid w:val="00C04222"/>
    <w:rsid w:val="00C046E5"/>
    <w:rsid w:val="00C04762"/>
    <w:rsid w:val="00C051DE"/>
    <w:rsid w:val="00C0540A"/>
    <w:rsid w:val="00C05CCD"/>
    <w:rsid w:val="00C05FF5"/>
    <w:rsid w:val="00C06032"/>
    <w:rsid w:val="00C06754"/>
    <w:rsid w:val="00C06773"/>
    <w:rsid w:val="00C06961"/>
    <w:rsid w:val="00C06B5C"/>
    <w:rsid w:val="00C06C53"/>
    <w:rsid w:val="00C06F11"/>
    <w:rsid w:val="00C06FE2"/>
    <w:rsid w:val="00C07024"/>
    <w:rsid w:val="00C071EE"/>
    <w:rsid w:val="00C07673"/>
    <w:rsid w:val="00C07B33"/>
    <w:rsid w:val="00C07CEC"/>
    <w:rsid w:val="00C106AA"/>
    <w:rsid w:val="00C10984"/>
    <w:rsid w:val="00C10AFB"/>
    <w:rsid w:val="00C10BFE"/>
    <w:rsid w:val="00C10D42"/>
    <w:rsid w:val="00C10EED"/>
    <w:rsid w:val="00C110F0"/>
    <w:rsid w:val="00C111B2"/>
    <w:rsid w:val="00C11415"/>
    <w:rsid w:val="00C116F9"/>
    <w:rsid w:val="00C11825"/>
    <w:rsid w:val="00C11B78"/>
    <w:rsid w:val="00C12375"/>
    <w:rsid w:val="00C130B0"/>
    <w:rsid w:val="00C131DE"/>
    <w:rsid w:val="00C133F8"/>
    <w:rsid w:val="00C135F5"/>
    <w:rsid w:val="00C137BF"/>
    <w:rsid w:val="00C13EE1"/>
    <w:rsid w:val="00C1430D"/>
    <w:rsid w:val="00C146B3"/>
    <w:rsid w:val="00C14B2E"/>
    <w:rsid w:val="00C14EFA"/>
    <w:rsid w:val="00C14FC8"/>
    <w:rsid w:val="00C15F67"/>
    <w:rsid w:val="00C162B8"/>
    <w:rsid w:val="00C164FC"/>
    <w:rsid w:val="00C16545"/>
    <w:rsid w:val="00C16FC7"/>
    <w:rsid w:val="00C17005"/>
    <w:rsid w:val="00C17169"/>
    <w:rsid w:val="00C1786A"/>
    <w:rsid w:val="00C17962"/>
    <w:rsid w:val="00C17FE6"/>
    <w:rsid w:val="00C20326"/>
    <w:rsid w:val="00C20648"/>
    <w:rsid w:val="00C209E6"/>
    <w:rsid w:val="00C20A9A"/>
    <w:rsid w:val="00C20D29"/>
    <w:rsid w:val="00C20FEE"/>
    <w:rsid w:val="00C211F4"/>
    <w:rsid w:val="00C212F2"/>
    <w:rsid w:val="00C2152C"/>
    <w:rsid w:val="00C21732"/>
    <w:rsid w:val="00C21C4C"/>
    <w:rsid w:val="00C21FFE"/>
    <w:rsid w:val="00C221D3"/>
    <w:rsid w:val="00C2220A"/>
    <w:rsid w:val="00C22417"/>
    <w:rsid w:val="00C22846"/>
    <w:rsid w:val="00C2318D"/>
    <w:rsid w:val="00C236ED"/>
    <w:rsid w:val="00C23805"/>
    <w:rsid w:val="00C238A9"/>
    <w:rsid w:val="00C23965"/>
    <w:rsid w:val="00C239E4"/>
    <w:rsid w:val="00C2494C"/>
    <w:rsid w:val="00C24D74"/>
    <w:rsid w:val="00C24F76"/>
    <w:rsid w:val="00C250CE"/>
    <w:rsid w:val="00C25276"/>
    <w:rsid w:val="00C2577A"/>
    <w:rsid w:val="00C257B0"/>
    <w:rsid w:val="00C257F6"/>
    <w:rsid w:val="00C258BC"/>
    <w:rsid w:val="00C25CE4"/>
    <w:rsid w:val="00C25D53"/>
    <w:rsid w:val="00C25EE0"/>
    <w:rsid w:val="00C264B7"/>
    <w:rsid w:val="00C265F9"/>
    <w:rsid w:val="00C273AD"/>
    <w:rsid w:val="00C30194"/>
    <w:rsid w:val="00C303D0"/>
    <w:rsid w:val="00C305E1"/>
    <w:rsid w:val="00C307BB"/>
    <w:rsid w:val="00C30A98"/>
    <w:rsid w:val="00C30DC0"/>
    <w:rsid w:val="00C30F95"/>
    <w:rsid w:val="00C31259"/>
    <w:rsid w:val="00C3150A"/>
    <w:rsid w:val="00C31567"/>
    <w:rsid w:val="00C31B13"/>
    <w:rsid w:val="00C31DA1"/>
    <w:rsid w:val="00C31F00"/>
    <w:rsid w:val="00C322C5"/>
    <w:rsid w:val="00C3266F"/>
    <w:rsid w:val="00C3274A"/>
    <w:rsid w:val="00C32885"/>
    <w:rsid w:val="00C329E7"/>
    <w:rsid w:val="00C32D06"/>
    <w:rsid w:val="00C33174"/>
    <w:rsid w:val="00C33262"/>
    <w:rsid w:val="00C333F8"/>
    <w:rsid w:val="00C33596"/>
    <w:rsid w:val="00C338BB"/>
    <w:rsid w:val="00C33A37"/>
    <w:rsid w:val="00C33BC5"/>
    <w:rsid w:val="00C33C40"/>
    <w:rsid w:val="00C33CDE"/>
    <w:rsid w:val="00C3422D"/>
    <w:rsid w:val="00C344AD"/>
    <w:rsid w:val="00C344BE"/>
    <w:rsid w:val="00C34650"/>
    <w:rsid w:val="00C34BEB"/>
    <w:rsid w:val="00C35371"/>
    <w:rsid w:val="00C35653"/>
    <w:rsid w:val="00C35B2E"/>
    <w:rsid w:val="00C364DC"/>
    <w:rsid w:val="00C36521"/>
    <w:rsid w:val="00C3693D"/>
    <w:rsid w:val="00C36A13"/>
    <w:rsid w:val="00C378F7"/>
    <w:rsid w:val="00C37C60"/>
    <w:rsid w:val="00C40328"/>
    <w:rsid w:val="00C404EA"/>
    <w:rsid w:val="00C40C28"/>
    <w:rsid w:val="00C40E82"/>
    <w:rsid w:val="00C40E86"/>
    <w:rsid w:val="00C41137"/>
    <w:rsid w:val="00C41BE2"/>
    <w:rsid w:val="00C41C1D"/>
    <w:rsid w:val="00C41FF3"/>
    <w:rsid w:val="00C42111"/>
    <w:rsid w:val="00C421B0"/>
    <w:rsid w:val="00C421F8"/>
    <w:rsid w:val="00C4254E"/>
    <w:rsid w:val="00C425AD"/>
    <w:rsid w:val="00C425FE"/>
    <w:rsid w:val="00C42649"/>
    <w:rsid w:val="00C4269C"/>
    <w:rsid w:val="00C4285A"/>
    <w:rsid w:val="00C42A18"/>
    <w:rsid w:val="00C42F9C"/>
    <w:rsid w:val="00C43126"/>
    <w:rsid w:val="00C43449"/>
    <w:rsid w:val="00C4353C"/>
    <w:rsid w:val="00C439AD"/>
    <w:rsid w:val="00C43A74"/>
    <w:rsid w:val="00C43D02"/>
    <w:rsid w:val="00C4476B"/>
    <w:rsid w:val="00C44DF0"/>
    <w:rsid w:val="00C44EE8"/>
    <w:rsid w:val="00C44F2B"/>
    <w:rsid w:val="00C45042"/>
    <w:rsid w:val="00C4508B"/>
    <w:rsid w:val="00C450B3"/>
    <w:rsid w:val="00C450EE"/>
    <w:rsid w:val="00C45689"/>
    <w:rsid w:val="00C461AE"/>
    <w:rsid w:val="00C4630C"/>
    <w:rsid w:val="00C4635B"/>
    <w:rsid w:val="00C46553"/>
    <w:rsid w:val="00C46DE4"/>
    <w:rsid w:val="00C47214"/>
    <w:rsid w:val="00C47A25"/>
    <w:rsid w:val="00C47BAA"/>
    <w:rsid w:val="00C47BD4"/>
    <w:rsid w:val="00C47C0E"/>
    <w:rsid w:val="00C503AE"/>
    <w:rsid w:val="00C5083F"/>
    <w:rsid w:val="00C50998"/>
    <w:rsid w:val="00C50C45"/>
    <w:rsid w:val="00C50F47"/>
    <w:rsid w:val="00C51375"/>
    <w:rsid w:val="00C51673"/>
    <w:rsid w:val="00C51BEC"/>
    <w:rsid w:val="00C51D18"/>
    <w:rsid w:val="00C51EBE"/>
    <w:rsid w:val="00C51F4C"/>
    <w:rsid w:val="00C52562"/>
    <w:rsid w:val="00C525B2"/>
    <w:rsid w:val="00C525D6"/>
    <w:rsid w:val="00C529BC"/>
    <w:rsid w:val="00C529C5"/>
    <w:rsid w:val="00C52CD4"/>
    <w:rsid w:val="00C53175"/>
    <w:rsid w:val="00C5367A"/>
    <w:rsid w:val="00C5375A"/>
    <w:rsid w:val="00C53880"/>
    <w:rsid w:val="00C53B4A"/>
    <w:rsid w:val="00C54279"/>
    <w:rsid w:val="00C54403"/>
    <w:rsid w:val="00C54555"/>
    <w:rsid w:val="00C54668"/>
    <w:rsid w:val="00C54951"/>
    <w:rsid w:val="00C54BFD"/>
    <w:rsid w:val="00C555D4"/>
    <w:rsid w:val="00C55602"/>
    <w:rsid w:val="00C5575C"/>
    <w:rsid w:val="00C5589A"/>
    <w:rsid w:val="00C55BD0"/>
    <w:rsid w:val="00C55D0E"/>
    <w:rsid w:val="00C5627C"/>
    <w:rsid w:val="00C56322"/>
    <w:rsid w:val="00C56BD9"/>
    <w:rsid w:val="00C57B4B"/>
    <w:rsid w:val="00C57C2C"/>
    <w:rsid w:val="00C60124"/>
    <w:rsid w:val="00C60300"/>
    <w:rsid w:val="00C60472"/>
    <w:rsid w:val="00C60672"/>
    <w:rsid w:val="00C60763"/>
    <w:rsid w:val="00C60A5E"/>
    <w:rsid w:val="00C610D4"/>
    <w:rsid w:val="00C61436"/>
    <w:rsid w:val="00C614EA"/>
    <w:rsid w:val="00C6181F"/>
    <w:rsid w:val="00C618C5"/>
    <w:rsid w:val="00C61C54"/>
    <w:rsid w:val="00C61E72"/>
    <w:rsid w:val="00C6210C"/>
    <w:rsid w:val="00C62158"/>
    <w:rsid w:val="00C62421"/>
    <w:rsid w:val="00C62B58"/>
    <w:rsid w:val="00C62F9B"/>
    <w:rsid w:val="00C6300A"/>
    <w:rsid w:val="00C6334B"/>
    <w:rsid w:val="00C6358C"/>
    <w:rsid w:val="00C6397D"/>
    <w:rsid w:val="00C63E42"/>
    <w:rsid w:val="00C63FE6"/>
    <w:rsid w:val="00C64380"/>
    <w:rsid w:val="00C643EB"/>
    <w:rsid w:val="00C64461"/>
    <w:rsid w:val="00C649DE"/>
    <w:rsid w:val="00C64C13"/>
    <w:rsid w:val="00C64E95"/>
    <w:rsid w:val="00C65AAE"/>
    <w:rsid w:val="00C65ED9"/>
    <w:rsid w:val="00C65FF9"/>
    <w:rsid w:val="00C66285"/>
    <w:rsid w:val="00C66297"/>
    <w:rsid w:val="00C66CDC"/>
    <w:rsid w:val="00C673C6"/>
    <w:rsid w:val="00C674A1"/>
    <w:rsid w:val="00C674B1"/>
    <w:rsid w:val="00C67BBA"/>
    <w:rsid w:val="00C704AF"/>
    <w:rsid w:val="00C705EB"/>
    <w:rsid w:val="00C71003"/>
    <w:rsid w:val="00C71517"/>
    <w:rsid w:val="00C71A80"/>
    <w:rsid w:val="00C721D2"/>
    <w:rsid w:val="00C72460"/>
    <w:rsid w:val="00C725A5"/>
    <w:rsid w:val="00C725DD"/>
    <w:rsid w:val="00C728F7"/>
    <w:rsid w:val="00C729EF"/>
    <w:rsid w:val="00C732F3"/>
    <w:rsid w:val="00C7392C"/>
    <w:rsid w:val="00C73A5D"/>
    <w:rsid w:val="00C73D1D"/>
    <w:rsid w:val="00C740CB"/>
    <w:rsid w:val="00C74737"/>
    <w:rsid w:val="00C74801"/>
    <w:rsid w:val="00C74995"/>
    <w:rsid w:val="00C74C6C"/>
    <w:rsid w:val="00C74C8D"/>
    <w:rsid w:val="00C74EC7"/>
    <w:rsid w:val="00C760BE"/>
    <w:rsid w:val="00C76279"/>
    <w:rsid w:val="00C7637F"/>
    <w:rsid w:val="00C763B8"/>
    <w:rsid w:val="00C76BCB"/>
    <w:rsid w:val="00C76D18"/>
    <w:rsid w:val="00C76ECB"/>
    <w:rsid w:val="00C773A5"/>
    <w:rsid w:val="00C777CE"/>
    <w:rsid w:val="00C7788B"/>
    <w:rsid w:val="00C80317"/>
    <w:rsid w:val="00C809D5"/>
    <w:rsid w:val="00C80C3B"/>
    <w:rsid w:val="00C80D8E"/>
    <w:rsid w:val="00C80FF9"/>
    <w:rsid w:val="00C812BC"/>
    <w:rsid w:val="00C814F9"/>
    <w:rsid w:val="00C81B07"/>
    <w:rsid w:val="00C81B57"/>
    <w:rsid w:val="00C81CA5"/>
    <w:rsid w:val="00C81CAE"/>
    <w:rsid w:val="00C825EC"/>
    <w:rsid w:val="00C82832"/>
    <w:rsid w:val="00C82938"/>
    <w:rsid w:val="00C82D98"/>
    <w:rsid w:val="00C83269"/>
    <w:rsid w:val="00C832FF"/>
    <w:rsid w:val="00C8334B"/>
    <w:rsid w:val="00C83485"/>
    <w:rsid w:val="00C83580"/>
    <w:rsid w:val="00C8375D"/>
    <w:rsid w:val="00C839C5"/>
    <w:rsid w:val="00C83DAB"/>
    <w:rsid w:val="00C84020"/>
    <w:rsid w:val="00C841A4"/>
    <w:rsid w:val="00C842C2"/>
    <w:rsid w:val="00C84880"/>
    <w:rsid w:val="00C84E9A"/>
    <w:rsid w:val="00C84F6B"/>
    <w:rsid w:val="00C84FC7"/>
    <w:rsid w:val="00C84FE0"/>
    <w:rsid w:val="00C851CE"/>
    <w:rsid w:val="00C852E0"/>
    <w:rsid w:val="00C8534F"/>
    <w:rsid w:val="00C85966"/>
    <w:rsid w:val="00C85B77"/>
    <w:rsid w:val="00C85FEF"/>
    <w:rsid w:val="00C8617B"/>
    <w:rsid w:val="00C868DA"/>
    <w:rsid w:val="00C86B3A"/>
    <w:rsid w:val="00C86B79"/>
    <w:rsid w:val="00C86FFF"/>
    <w:rsid w:val="00C873B9"/>
    <w:rsid w:val="00C8747A"/>
    <w:rsid w:val="00C875F0"/>
    <w:rsid w:val="00C87652"/>
    <w:rsid w:val="00C877C8"/>
    <w:rsid w:val="00C87845"/>
    <w:rsid w:val="00C87C93"/>
    <w:rsid w:val="00C903C5"/>
    <w:rsid w:val="00C909BF"/>
    <w:rsid w:val="00C90B80"/>
    <w:rsid w:val="00C90E61"/>
    <w:rsid w:val="00C913DE"/>
    <w:rsid w:val="00C91A5E"/>
    <w:rsid w:val="00C91CAA"/>
    <w:rsid w:val="00C9219F"/>
    <w:rsid w:val="00C92375"/>
    <w:rsid w:val="00C92826"/>
    <w:rsid w:val="00C92FAA"/>
    <w:rsid w:val="00C9359C"/>
    <w:rsid w:val="00C93775"/>
    <w:rsid w:val="00C939D0"/>
    <w:rsid w:val="00C93CBA"/>
    <w:rsid w:val="00C93D43"/>
    <w:rsid w:val="00C94260"/>
    <w:rsid w:val="00C9431E"/>
    <w:rsid w:val="00C94461"/>
    <w:rsid w:val="00C94985"/>
    <w:rsid w:val="00C94AA8"/>
    <w:rsid w:val="00C94D26"/>
    <w:rsid w:val="00C954D3"/>
    <w:rsid w:val="00C9569A"/>
    <w:rsid w:val="00C958F9"/>
    <w:rsid w:val="00C95B01"/>
    <w:rsid w:val="00C95CED"/>
    <w:rsid w:val="00C96844"/>
    <w:rsid w:val="00C969FD"/>
    <w:rsid w:val="00C96A02"/>
    <w:rsid w:val="00C96B25"/>
    <w:rsid w:val="00C96C42"/>
    <w:rsid w:val="00C96CA3"/>
    <w:rsid w:val="00C9703C"/>
    <w:rsid w:val="00C97495"/>
    <w:rsid w:val="00C975F8"/>
    <w:rsid w:val="00C976EE"/>
    <w:rsid w:val="00C978ED"/>
    <w:rsid w:val="00C97EC2"/>
    <w:rsid w:val="00CA0600"/>
    <w:rsid w:val="00CA076E"/>
    <w:rsid w:val="00CA0A52"/>
    <w:rsid w:val="00CA0C08"/>
    <w:rsid w:val="00CA0E24"/>
    <w:rsid w:val="00CA14D8"/>
    <w:rsid w:val="00CA19D1"/>
    <w:rsid w:val="00CA1AFA"/>
    <w:rsid w:val="00CA1FDB"/>
    <w:rsid w:val="00CA22CE"/>
    <w:rsid w:val="00CA2794"/>
    <w:rsid w:val="00CA2A0A"/>
    <w:rsid w:val="00CA2A3C"/>
    <w:rsid w:val="00CA2D61"/>
    <w:rsid w:val="00CA2E32"/>
    <w:rsid w:val="00CA2F82"/>
    <w:rsid w:val="00CA3076"/>
    <w:rsid w:val="00CA3322"/>
    <w:rsid w:val="00CA3409"/>
    <w:rsid w:val="00CA342C"/>
    <w:rsid w:val="00CA3868"/>
    <w:rsid w:val="00CA3983"/>
    <w:rsid w:val="00CA3EE1"/>
    <w:rsid w:val="00CA40B9"/>
    <w:rsid w:val="00CA4154"/>
    <w:rsid w:val="00CA41E4"/>
    <w:rsid w:val="00CA4A95"/>
    <w:rsid w:val="00CA4AD0"/>
    <w:rsid w:val="00CA4C1F"/>
    <w:rsid w:val="00CA4EB0"/>
    <w:rsid w:val="00CA5038"/>
    <w:rsid w:val="00CA50E1"/>
    <w:rsid w:val="00CA529F"/>
    <w:rsid w:val="00CA54D6"/>
    <w:rsid w:val="00CA64F4"/>
    <w:rsid w:val="00CA6C74"/>
    <w:rsid w:val="00CA6D4A"/>
    <w:rsid w:val="00CA6FA4"/>
    <w:rsid w:val="00CA7013"/>
    <w:rsid w:val="00CA71DA"/>
    <w:rsid w:val="00CA7539"/>
    <w:rsid w:val="00CA75E8"/>
    <w:rsid w:val="00CA7728"/>
    <w:rsid w:val="00CA7A9C"/>
    <w:rsid w:val="00CA7EB2"/>
    <w:rsid w:val="00CA7EE9"/>
    <w:rsid w:val="00CB0047"/>
    <w:rsid w:val="00CB0345"/>
    <w:rsid w:val="00CB0376"/>
    <w:rsid w:val="00CB0535"/>
    <w:rsid w:val="00CB074E"/>
    <w:rsid w:val="00CB0C91"/>
    <w:rsid w:val="00CB13F3"/>
    <w:rsid w:val="00CB1982"/>
    <w:rsid w:val="00CB1B7A"/>
    <w:rsid w:val="00CB1DE6"/>
    <w:rsid w:val="00CB229F"/>
    <w:rsid w:val="00CB247B"/>
    <w:rsid w:val="00CB2513"/>
    <w:rsid w:val="00CB265D"/>
    <w:rsid w:val="00CB2C95"/>
    <w:rsid w:val="00CB3347"/>
    <w:rsid w:val="00CB36FB"/>
    <w:rsid w:val="00CB385E"/>
    <w:rsid w:val="00CB39BC"/>
    <w:rsid w:val="00CB39ED"/>
    <w:rsid w:val="00CB404B"/>
    <w:rsid w:val="00CB4162"/>
    <w:rsid w:val="00CB4214"/>
    <w:rsid w:val="00CB47D7"/>
    <w:rsid w:val="00CB4935"/>
    <w:rsid w:val="00CB4A5B"/>
    <w:rsid w:val="00CB4B15"/>
    <w:rsid w:val="00CB5141"/>
    <w:rsid w:val="00CB5198"/>
    <w:rsid w:val="00CB544A"/>
    <w:rsid w:val="00CB58B4"/>
    <w:rsid w:val="00CB58D6"/>
    <w:rsid w:val="00CB5927"/>
    <w:rsid w:val="00CB630F"/>
    <w:rsid w:val="00CB6359"/>
    <w:rsid w:val="00CB664B"/>
    <w:rsid w:val="00CB67CD"/>
    <w:rsid w:val="00CB6D2A"/>
    <w:rsid w:val="00CB7519"/>
    <w:rsid w:val="00CB7556"/>
    <w:rsid w:val="00CB7B94"/>
    <w:rsid w:val="00CC073C"/>
    <w:rsid w:val="00CC0996"/>
    <w:rsid w:val="00CC0A81"/>
    <w:rsid w:val="00CC0F30"/>
    <w:rsid w:val="00CC0FE9"/>
    <w:rsid w:val="00CC1131"/>
    <w:rsid w:val="00CC116C"/>
    <w:rsid w:val="00CC1923"/>
    <w:rsid w:val="00CC212D"/>
    <w:rsid w:val="00CC24AD"/>
    <w:rsid w:val="00CC2803"/>
    <w:rsid w:val="00CC299F"/>
    <w:rsid w:val="00CC2D2A"/>
    <w:rsid w:val="00CC317D"/>
    <w:rsid w:val="00CC358C"/>
    <w:rsid w:val="00CC3962"/>
    <w:rsid w:val="00CC413F"/>
    <w:rsid w:val="00CC4C1B"/>
    <w:rsid w:val="00CC533D"/>
    <w:rsid w:val="00CC5473"/>
    <w:rsid w:val="00CC5615"/>
    <w:rsid w:val="00CC56AD"/>
    <w:rsid w:val="00CC585D"/>
    <w:rsid w:val="00CC5945"/>
    <w:rsid w:val="00CC5B0E"/>
    <w:rsid w:val="00CC5BA9"/>
    <w:rsid w:val="00CC5D15"/>
    <w:rsid w:val="00CC6244"/>
    <w:rsid w:val="00CC6548"/>
    <w:rsid w:val="00CC663C"/>
    <w:rsid w:val="00CC68F8"/>
    <w:rsid w:val="00CC698A"/>
    <w:rsid w:val="00CC6BBA"/>
    <w:rsid w:val="00CC6C94"/>
    <w:rsid w:val="00CC6EF1"/>
    <w:rsid w:val="00CC72DB"/>
    <w:rsid w:val="00CC7808"/>
    <w:rsid w:val="00CC7A95"/>
    <w:rsid w:val="00CD0302"/>
    <w:rsid w:val="00CD0316"/>
    <w:rsid w:val="00CD0713"/>
    <w:rsid w:val="00CD07EA"/>
    <w:rsid w:val="00CD0823"/>
    <w:rsid w:val="00CD0FB0"/>
    <w:rsid w:val="00CD13D0"/>
    <w:rsid w:val="00CD15A8"/>
    <w:rsid w:val="00CD1D15"/>
    <w:rsid w:val="00CD2867"/>
    <w:rsid w:val="00CD2952"/>
    <w:rsid w:val="00CD295F"/>
    <w:rsid w:val="00CD2C43"/>
    <w:rsid w:val="00CD2F49"/>
    <w:rsid w:val="00CD31A6"/>
    <w:rsid w:val="00CD32E7"/>
    <w:rsid w:val="00CD33F3"/>
    <w:rsid w:val="00CD3418"/>
    <w:rsid w:val="00CD3460"/>
    <w:rsid w:val="00CD3DA2"/>
    <w:rsid w:val="00CD3F25"/>
    <w:rsid w:val="00CD3F31"/>
    <w:rsid w:val="00CD46EE"/>
    <w:rsid w:val="00CD4BE2"/>
    <w:rsid w:val="00CD4D62"/>
    <w:rsid w:val="00CD4F2F"/>
    <w:rsid w:val="00CD5E81"/>
    <w:rsid w:val="00CD61E1"/>
    <w:rsid w:val="00CD61F0"/>
    <w:rsid w:val="00CD6409"/>
    <w:rsid w:val="00CD6CD8"/>
    <w:rsid w:val="00CD6D9F"/>
    <w:rsid w:val="00CD752D"/>
    <w:rsid w:val="00CD7534"/>
    <w:rsid w:val="00CD75C2"/>
    <w:rsid w:val="00CD76FE"/>
    <w:rsid w:val="00CD7896"/>
    <w:rsid w:val="00CD78EF"/>
    <w:rsid w:val="00CE000F"/>
    <w:rsid w:val="00CE0048"/>
    <w:rsid w:val="00CE0260"/>
    <w:rsid w:val="00CE06BE"/>
    <w:rsid w:val="00CE0940"/>
    <w:rsid w:val="00CE0B66"/>
    <w:rsid w:val="00CE0B79"/>
    <w:rsid w:val="00CE0C88"/>
    <w:rsid w:val="00CE0F75"/>
    <w:rsid w:val="00CE121D"/>
    <w:rsid w:val="00CE13DC"/>
    <w:rsid w:val="00CE17FF"/>
    <w:rsid w:val="00CE1879"/>
    <w:rsid w:val="00CE18C3"/>
    <w:rsid w:val="00CE19DE"/>
    <w:rsid w:val="00CE1CFE"/>
    <w:rsid w:val="00CE1E28"/>
    <w:rsid w:val="00CE200D"/>
    <w:rsid w:val="00CE20E3"/>
    <w:rsid w:val="00CE23BD"/>
    <w:rsid w:val="00CE284A"/>
    <w:rsid w:val="00CE28D2"/>
    <w:rsid w:val="00CE2CAD"/>
    <w:rsid w:val="00CE3228"/>
    <w:rsid w:val="00CE3A8B"/>
    <w:rsid w:val="00CE3B30"/>
    <w:rsid w:val="00CE41BC"/>
    <w:rsid w:val="00CE42AC"/>
    <w:rsid w:val="00CE45D0"/>
    <w:rsid w:val="00CE46AB"/>
    <w:rsid w:val="00CE4A67"/>
    <w:rsid w:val="00CE4BDA"/>
    <w:rsid w:val="00CE4D49"/>
    <w:rsid w:val="00CE4DF2"/>
    <w:rsid w:val="00CE4F1D"/>
    <w:rsid w:val="00CE59A5"/>
    <w:rsid w:val="00CE6004"/>
    <w:rsid w:val="00CE615C"/>
    <w:rsid w:val="00CE62DD"/>
    <w:rsid w:val="00CE65CD"/>
    <w:rsid w:val="00CE6BAB"/>
    <w:rsid w:val="00CE6D7B"/>
    <w:rsid w:val="00CE6EDF"/>
    <w:rsid w:val="00CE70D8"/>
    <w:rsid w:val="00CE729A"/>
    <w:rsid w:val="00CE7559"/>
    <w:rsid w:val="00CE77AC"/>
    <w:rsid w:val="00CE7865"/>
    <w:rsid w:val="00CE7B34"/>
    <w:rsid w:val="00CE7B5F"/>
    <w:rsid w:val="00CF00E2"/>
    <w:rsid w:val="00CF046D"/>
    <w:rsid w:val="00CF073B"/>
    <w:rsid w:val="00CF0749"/>
    <w:rsid w:val="00CF0AA3"/>
    <w:rsid w:val="00CF0C39"/>
    <w:rsid w:val="00CF0CD9"/>
    <w:rsid w:val="00CF0D3C"/>
    <w:rsid w:val="00CF165F"/>
    <w:rsid w:val="00CF1C2D"/>
    <w:rsid w:val="00CF1FEF"/>
    <w:rsid w:val="00CF28B2"/>
    <w:rsid w:val="00CF2C7A"/>
    <w:rsid w:val="00CF3030"/>
    <w:rsid w:val="00CF3146"/>
    <w:rsid w:val="00CF32E4"/>
    <w:rsid w:val="00CF3392"/>
    <w:rsid w:val="00CF3541"/>
    <w:rsid w:val="00CF382B"/>
    <w:rsid w:val="00CF38A3"/>
    <w:rsid w:val="00CF38D6"/>
    <w:rsid w:val="00CF3A3C"/>
    <w:rsid w:val="00CF3DC3"/>
    <w:rsid w:val="00CF4168"/>
    <w:rsid w:val="00CF4373"/>
    <w:rsid w:val="00CF4F99"/>
    <w:rsid w:val="00CF5298"/>
    <w:rsid w:val="00CF5BB9"/>
    <w:rsid w:val="00CF5E6D"/>
    <w:rsid w:val="00CF622E"/>
    <w:rsid w:val="00CF6674"/>
    <w:rsid w:val="00CF6911"/>
    <w:rsid w:val="00CF6ACB"/>
    <w:rsid w:val="00CF6F35"/>
    <w:rsid w:val="00CF70C4"/>
    <w:rsid w:val="00CF71AE"/>
    <w:rsid w:val="00CF73D2"/>
    <w:rsid w:val="00CF775B"/>
    <w:rsid w:val="00D0019B"/>
    <w:rsid w:val="00D008AD"/>
    <w:rsid w:val="00D00E76"/>
    <w:rsid w:val="00D0138C"/>
    <w:rsid w:val="00D0157B"/>
    <w:rsid w:val="00D02558"/>
    <w:rsid w:val="00D02612"/>
    <w:rsid w:val="00D0268F"/>
    <w:rsid w:val="00D026C7"/>
    <w:rsid w:val="00D02A12"/>
    <w:rsid w:val="00D02A40"/>
    <w:rsid w:val="00D02B4A"/>
    <w:rsid w:val="00D02E0F"/>
    <w:rsid w:val="00D02EF8"/>
    <w:rsid w:val="00D02F2D"/>
    <w:rsid w:val="00D03455"/>
    <w:rsid w:val="00D034F5"/>
    <w:rsid w:val="00D03723"/>
    <w:rsid w:val="00D03996"/>
    <w:rsid w:val="00D03FF9"/>
    <w:rsid w:val="00D040E0"/>
    <w:rsid w:val="00D041A7"/>
    <w:rsid w:val="00D0439B"/>
    <w:rsid w:val="00D048FA"/>
    <w:rsid w:val="00D049BD"/>
    <w:rsid w:val="00D04B2D"/>
    <w:rsid w:val="00D04FA2"/>
    <w:rsid w:val="00D052C9"/>
    <w:rsid w:val="00D05441"/>
    <w:rsid w:val="00D05527"/>
    <w:rsid w:val="00D05654"/>
    <w:rsid w:val="00D05C20"/>
    <w:rsid w:val="00D05D9F"/>
    <w:rsid w:val="00D0674B"/>
    <w:rsid w:val="00D068C3"/>
    <w:rsid w:val="00D06B16"/>
    <w:rsid w:val="00D06E3D"/>
    <w:rsid w:val="00D0720C"/>
    <w:rsid w:val="00D07625"/>
    <w:rsid w:val="00D076F0"/>
    <w:rsid w:val="00D07889"/>
    <w:rsid w:val="00D07997"/>
    <w:rsid w:val="00D07C9C"/>
    <w:rsid w:val="00D10107"/>
    <w:rsid w:val="00D101E2"/>
    <w:rsid w:val="00D10394"/>
    <w:rsid w:val="00D104AE"/>
    <w:rsid w:val="00D10592"/>
    <w:rsid w:val="00D10673"/>
    <w:rsid w:val="00D1084A"/>
    <w:rsid w:val="00D10931"/>
    <w:rsid w:val="00D1095F"/>
    <w:rsid w:val="00D11275"/>
    <w:rsid w:val="00D1137B"/>
    <w:rsid w:val="00D11AB5"/>
    <w:rsid w:val="00D11AF8"/>
    <w:rsid w:val="00D121EB"/>
    <w:rsid w:val="00D131B8"/>
    <w:rsid w:val="00D135BF"/>
    <w:rsid w:val="00D13606"/>
    <w:rsid w:val="00D136AE"/>
    <w:rsid w:val="00D13D1A"/>
    <w:rsid w:val="00D13E45"/>
    <w:rsid w:val="00D14412"/>
    <w:rsid w:val="00D147C6"/>
    <w:rsid w:val="00D148EF"/>
    <w:rsid w:val="00D14B34"/>
    <w:rsid w:val="00D14BD4"/>
    <w:rsid w:val="00D14E95"/>
    <w:rsid w:val="00D14FC9"/>
    <w:rsid w:val="00D1513A"/>
    <w:rsid w:val="00D151EE"/>
    <w:rsid w:val="00D153BD"/>
    <w:rsid w:val="00D15A02"/>
    <w:rsid w:val="00D15C74"/>
    <w:rsid w:val="00D16282"/>
    <w:rsid w:val="00D164E0"/>
    <w:rsid w:val="00D164E8"/>
    <w:rsid w:val="00D164EE"/>
    <w:rsid w:val="00D166EB"/>
    <w:rsid w:val="00D16942"/>
    <w:rsid w:val="00D16CFC"/>
    <w:rsid w:val="00D17843"/>
    <w:rsid w:val="00D178E8"/>
    <w:rsid w:val="00D17AEE"/>
    <w:rsid w:val="00D2036E"/>
    <w:rsid w:val="00D20487"/>
    <w:rsid w:val="00D20525"/>
    <w:rsid w:val="00D206C2"/>
    <w:rsid w:val="00D207AE"/>
    <w:rsid w:val="00D209D7"/>
    <w:rsid w:val="00D20D4B"/>
    <w:rsid w:val="00D20E41"/>
    <w:rsid w:val="00D20FE7"/>
    <w:rsid w:val="00D210D1"/>
    <w:rsid w:val="00D212A2"/>
    <w:rsid w:val="00D2169A"/>
    <w:rsid w:val="00D2177B"/>
    <w:rsid w:val="00D21856"/>
    <w:rsid w:val="00D219DD"/>
    <w:rsid w:val="00D22676"/>
    <w:rsid w:val="00D22D1B"/>
    <w:rsid w:val="00D22DB9"/>
    <w:rsid w:val="00D23442"/>
    <w:rsid w:val="00D2361B"/>
    <w:rsid w:val="00D2375D"/>
    <w:rsid w:val="00D2398F"/>
    <w:rsid w:val="00D239AB"/>
    <w:rsid w:val="00D23A80"/>
    <w:rsid w:val="00D2437B"/>
    <w:rsid w:val="00D2444B"/>
    <w:rsid w:val="00D247E6"/>
    <w:rsid w:val="00D24A09"/>
    <w:rsid w:val="00D24F9E"/>
    <w:rsid w:val="00D2507C"/>
    <w:rsid w:val="00D25611"/>
    <w:rsid w:val="00D25E92"/>
    <w:rsid w:val="00D25FE1"/>
    <w:rsid w:val="00D26063"/>
    <w:rsid w:val="00D26698"/>
    <w:rsid w:val="00D268C2"/>
    <w:rsid w:val="00D271C8"/>
    <w:rsid w:val="00D2762A"/>
    <w:rsid w:val="00D30111"/>
    <w:rsid w:val="00D30124"/>
    <w:rsid w:val="00D30311"/>
    <w:rsid w:val="00D303D3"/>
    <w:rsid w:val="00D30671"/>
    <w:rsid w:val="00D3073B"/>
    <w:rsid w:val="00D30999"/>
    <w:rsid w:val="00D30AED"/>
    <w:rsid w:val="00D30F25"/>
    <w:rsid w:val="00D31674"/>
    <w:rsid w:val="00D31D37"/>
    <w:rsid w:val="00D31F6F"/>
    <w:rsid w:val="00D32259"/>
    <w:rsid w:val="00D324B4"/>
    <w:rsid w:val="00D32525"/>
    <w:rsid w:val="00D33029"/>
    <w:rsid w:val="00D33030"/>
    <w:rsid w:val="00D3323C"/>
    <w:rsid w:val="00D33268"/>
    <w:rsid w:val="00D33681"/>
    <w:rsid w:val="00D3369D"/>
    <w:rsid w:val="00D336C0"/>
    <w:rsid w:val="00D33A33"/>
    <w:rsid w:val="00D33B37"/>
    <w:rsid w:val="00D33EE8"/>
    <w:rsid w:val="00D3402C"/>
    <w:rsid w:val="00D344EA"/>
    <w:rsid w:val="00D34B54"/>
    <w:rsid w:val="00D34F1D"/>
    <w:rsid w:val="00D35875"/>
    <w:rsid w:val="00D35B39"/>
    <w:rsid w:val="00D35B48"/>
    <w:rsid w:val="00D360B4"/>
    <w:rsid w:val="00D360DE"/>
    <w:rsid w:val="00D362C4"/>
    <w:rsid w:val="00D363A4"/>
    <w:rsid w:val="00D36488"/>
    <w:rsid w:val="00D366EE"/>
    <w:rsid w:val="00D36DC7"/>
    <w:rsid w:val="00D36E28"/>
    <w:rsid w:val="00D3744C"/>
    <w:rsid w:val="00D376AC"/>
    <w:rsid w:val="00D37703"/>
    <w:rsid w:val="00D3789A"/>
    <w:rsid w:val="00D37B87"/>
    <w:rsid w:val="00D37EE0"/>
    <w:rsid w:val="00D37F68"/>
    <w:rsid w:val="00D4024C"/>
    <w:rsid w:val="00D403AE"/>
    <w:rsid w:val="00D40422"/>
    <w:rsid w:val="00D4054D"/>
    <w:rsid w:val="00D40762"/>
    <w:rsid w:val="00D40767"/>
    <w:rsid w:val="00D407EE"/>
    <w:rsid w:val="00D408BC"/>
    <w:rsid w:val="00D4092D"/>
    <w:rsid w:val="00D40D81"/>
    <w:rsid w:val="00D410E6"/>
    <w:rsid w:val="00D416D4"/>
    <w:rsid w:val="00D416E1"/>
    <w:rsid w:val="00D41E95"/>
    <w:rsid w:val="00D41FBD"/>
    <w:rsid w:val="00D42192"/>
    <w:rsid w:val="00D42B8D"/>
    <w:rsid w:val="00D42CC2"/>
    <w:rsid w:val="00D4324F"/>
    <w:rsid w:val="00D43528"/>
    <w:rsid w:val="00D4353A"/>
    <w:rsid w:val="00D43693"/>
    <w:rsid w:val="00D439AE"/>
    <w:rsid w:val="00D44016"/>
    <w:rsid w:val="00D44182"/>
    <w:rsid w:val="00D441A0"/>
    <w:rsid w:val="00D444D5"/>
    <w:rsid w:val="00D4456B"/>
    <w:rsid w:val="00D446C0"/>
    <w:rsid w:val="00D44854"/>
    <w:rsid w:val="00D449D2"/>
    <w:rsid w:val="00D467D7"/>
    <w:rsid w:val="00D47033"/>
    <w:rsid w:val="00D470CB"/>
    <w:rsid w:val="00D47229"/>
    <w:rsid w:val="00D475D7"/>
    <w:rsid w:val="00D47980"/>
    <w:rsid w:val="00D47F19"/>
    <w:rsid w:val="00D50000"/>
    <w:rsid w:val="00D50055"/>
    <w:rsid w:val="00D502C9"/>
    <w:rsid w:val="00D5056B"/>
    <w:rsid w:val="00D5070B"/>
    <w:rsid w:val="00D50985"/>
    <w:rsid w:val="00D50AD2"/>
    <w:rsid w:val="00D50C08"/>
    <w:rsid w:val="00D50C2B"/>
    <w:rsid w:val="00D5116A"/>
    <w:rsid w:val="00D512A8"/>
    <w:rsid w:val="00D51320"/>
    <w:rsid w:val="00D51480"/>
    <w:rsid w:val="00D515FB"/>
    <w:rsid w:val="00D52036"/>
    <w:rsid w:val="00D527CA"/>
    <w:rsid w:val="00D52944"/>
    <w:rsid w:val="00D52992"/>
    <w:rsid w:val="00D52C68"/>
    <w:rsid w:val="00D53268"/>
    <w:rsid w:val="00D5412E"/>
    <w:rsid w:val="00D54386"/>
    <w:rsid w:val="00D544B7"/>
    <w:rsid w:val="00D5450A"/>
    <w:rsid w:val="00D54652"/>
    <w:rsid w:val="00D549B4"/>
    <w:rsid w:val="00D54C84"/>
    <w:rsid w:val="00D55190"/>
    <w:rsid w:val="00D5536A"/>
    <w:rsid w:val="00D5558A"/>
    <w:rsid w:val="00D556BC"/>
    <w:rsid w:val="00D55D05"/>
    <w:rsid w:val="00D55E6F"/>
    <w:rsid w:val="00D56061"/>
    <w:rsid w:val="00D56217"/>
    <w:rsid w:val="00D56225"/>
    <w:rsid w:val="00D56729"/>
    <w:rsid w:val="00D56769"/>
    <w:rsid w:val="00D56AC5"/>
    <w:rsid w:val="00D56EE6"/>
    <w:rsid w:val="00D57763"/>
    <w:rsid w:val="00D57991"/>
    <w:rsid w:val="00D57DCE"/>
    <w:rsid w:val="00D57F53"/>
    <w:rsid w:val="00D60329"/>
    <w:rsid w:val="00D604BE"/>
    <w:rsid w:val="00D604D4"/>
    <w:rsid w:val="00D60639"/>
    <w:rsid w:val="00D6072A"/>
    <w:rsid w:val="00D6072E"/>
    <w:rsid w:val="00D60794"/>
    <w:rsid w:val="00D610FE"/>
    <w:rsid w:val="00D61778"/>
    <w:rsid w:val="00D6180F"/>
    <w:rsid w:val="00D61C1B"/>
    <w:rsid w:val="00D61FED"/>
    <w:rsid w:val="00D62550"/>
    <w:rsid w:val="00D62E47"/>
    <w:rsid w:val="00D633C5"/>
    <w:rsid w:val="00D633D1"/>
    <w:rsid w:val="00D63741"/>
    <w:rsid w:val="00D63900"/>
    <w:rsid w:val="00D63941"/>
    <w:rsid w:val="00D63A53"/>
    <w:rsid w:val="00D643BF"/>
    <w:rsid w:val="00D6467C"/>
    <w:rsid w:val="00D64B20"/>
    <w:rsid w:val="00D64CC0"/>
    <w:rsid w:val="00D64D82"/>
    <w:rsid w:val="00D64F65"/>
    <w:rsid w:val="00D65A51"/>
    <w:rsid w:val="00D65B76"/>
    <w:rsid w:val="00D65C68"/>
    <w:rsid w:val="00D660CC"/>
    <w:rsid w:val="00D661B6"/>
    <w:rsid w:val="00D6625D"/>
    <w:rsid w:val="00D66481"/>
    <w:rsid w:val="00D6688B"/>
    <w:rsid w:val="00D6689D"/>
    <w:rsid w:val="00D669FD"/>
    <w:rsid w:val="00D66B2A"/>
    <w:rsid w:val="00D66CB8"/>
    <w:rsid w:val="00D66D52"/>
    <w:rsid w:val="00D67316"/>
    <w:rsid w:val="00D673F7"/>
    <w:rsid w:val="00D67498"/>
    <w:rsid w:val="00D675A0"/>
    <w:rsid w:val="00D67778"/>
    <w:rsid w:val="00D67AD4"/>
    <w:rsid w:val="00D67C33"/>
    <w:rsid w:val="00D67DEA"/>
    <w:rsid w:val="00D70338"/>
    <w:rsid w:val="00D70B25"/>
    <w:rsid w:val="00D716D1"/>
    <w:rsid w:val="00D717DF"/>
    <w:rsid w:val="00D71873"/>
    <w:rsid w:val="00D718F2"/>
    <w:rsid w:val="00D71AAD"/>
    <w:rsid w:val="00D72174"/>
    <w:rsid w:val="00D732EF"/>
    <w:rsid w:val="00D7353C"/>
    <w:rsid w:val="00D73661"/>
    <w:rsid w:val="00D74233"/>
    <w:rsid w:val="00D743EF"/>
    <w:rsid w:val="00D74A86"/>
    <w:rsid w:val="00D74C99"/>
    <w:rsid w:val="00D74D36"/>
    <w:rsid w:val="00D74F95"/>
    <w:rsid w:val="00D755AC"/>
    <w:rsid w:val="00D7580D"/>
    <w:rsid w:val="00D75B55"/>
    <w:rsid w:val="00D75E22"/>
    <w:rsid w:val="00D75F2E"/>
    <w:rsid w:val="00D764E7"/>
    <w:rsid w:val="00D765D8"/>
    <w:rsid w:val="00D769F8"/>
    <w:rsid w:val="00D76FAA"/>
    <w:rsid w:val="00D77025"/>
    <w:rsid w:val="00D77117"/>
    <w:rsid w:val="00D7791A"/>
    <w:rsid w:val="00D8028A"/>
    <w:rsid w:val="00D804E0"/>
    <w:rsid w:val="00D80552"/>
    <w:rsid w:val="00D805A2"/>
    <w:rsid w:val="00D8098E"/>
    <w:rsid w:val="00D80B53"/>
    <w:rsid w:val="00D80BE6"/>
    <w:rsid w:val="00D80EBF"/>
    <w:rsid w:val="00D812C2"/>
    <w:rsid w:val="00D813E7"/>
    <w:rsid w:val="00D815C9"/>
    <w:rsid w:val="00D81ED0"/>
    <w:rsid w:val="00D823BC"/>
    <w:rsid w:val="00D825C5"/>
    <w:rsid w:val="00D826D9"/>
    <w:rsid w:val="00D828DC"/>
    <w:rsid w:val="00D82AA0"/>
    <w:rsid w:val="00D82AEC"/>
    <w:rsid w:val="00D8345B"/>
    <w:rsid w:val="00D839C5"/>
    <w:rsid w:val="00D83B1F"/>
    <w:rsid w:val="00D83E02"/>
    <w:rsid w:val="00D83EC5"/>
    <w:rsid w:val="00D83F82"/>
    <w:rsid w:val="00D83FC1"/>
    <w:rsid w:val="00D840F5"/>
    <w:rsid w:val="00D84322"/>
    <w:rsid w:val="00D84470"/>
    <w:rsid w:val="00D849B7"/>
    <w:rsid w:val="00D84AE0"/>
    <w:rsid w:val="00D84BB8"/>
    <w:rsid w:val="00D84D78"/>
    <w:rsid w:val="00D85151"/>
    <w:rsid w:val="00D85387"/>
    <w:rsid w:val="00D856ED"/>
    <w:rsid w:val="00D85901"/>
    <w:rsid w:val="00D85D78"/>
    <w:rsid w:val="00D85DC7"/>
    <w:rsid w:val="00D85EE9"/>
    <w:rsid w:val="00D86187"/>
    <w:rsid w:val="00D86365"/>
    <w:rsid w:val="00D864CB"/>
    <w:rsid w:val="00D86926"/>
    <w:rsid w:val="00D86F58"/>
    <w:rsid w:val="00D87B26"/>
    <w:rsid w:val="00D87C3A"/>
    <w:rsid w:val="00D87C58"/>
    <w:rsid w:val="00D87FA8"/>
    <w:rsid w:val="00D90089"/>
    <w:rsid w:val="00D9044E"/>
    <w:rsid w:val="00D905B1"/>
    <w:rsid w:val="00D907D0"/>
    <w:rsid w:val="00D90C9E"/>
    <w:rsid w:val="00D90DF6"/>
    <w:rsid w:val="00D917AF"/>
    <w:rsid w:val="00D91A49"/>
    <w:rsid w:val="00D92445"/>
    <w:rsid w:val="00D92581"/>
    <w:rsid w:val="00D92687"/>
    <w:rsid w:val="00D92E0F"/>
    <w:rsid w:val="00D92E49"/>
    <w:rsid w:val="00D934CD"/>
    <w:rsid w:val="00D93568"/>
    <w:rsid w:val="00D936A7"/>
    <w:rsid w:val="00D93720"/>
    <w:rsid w:val="00D9385F"/>
    <w:rsid w:val="00D93905"/>
    <w:rsid w:val="00D93D2F"/>
    <w:rsid w:val="00D94240"/>
    <w:rsid w:val="00D945E7"/>
    <w:rsid w:val="00D94847"/>
    <w:rsid w:val="00D94C16"/>
    <w:rsid w:val="00D94D5A"/>
    <w:rsid w:val="00D94F67"/>
    <w:rsid w:val="00D94FFB"/>
    <w:rsid w:val="00D9516F"/>
    <w:rsid w:val="00D952B2"/>
    <w:rsid w:val="00D95581"/>
    <w:rsid w:val="00D95CE1"/>
    <w:rsid w:val="00D95E06"/>
    <w:rsid w:val="00D95E34"/>
    <w:rsid w:val="00D9638F"/>
    <w:rsid w:val="00D9686F"/>
    <w:rsid w:val="00D9690E"/>
    <w:rsid w:val="00D969C3"/>
    <w:rsid w:val="00D96BEA"/>
    <w:rsid w:val="00D96C01"/>
    <w:rsid w:val="00D976DE"/>
    <w:rsid w:val="00D97743"/>
    <w:rsid w:val="00D97C42"/>
    <w:rsid w:val="00D97C6D"/>
    <w:rsid w:val="00D97EF4"/>
    <w:rsid w:val="00DA00AE"/>
    <w:rsid w:val="00DA02FE"/>
    <w:rsid w:val="00DA05C4"/>
    <w:rsid w:val="00DA0A7F"/>
    <w:rsid w:val="00DA0BF9"/>
    <w:rsid w:val="00DA0D51"/>
    <w:rsid w:val="00DA0DF1"/>
    <w:rsid w:val="00DA0E0D"/>
    <w:rsid w:val="00DA0E4B"/>
    <w:rsid w:val="00DA1240"/>
    <w:rsid w:val="00DA145E"/>
    <w:rsid w:val="00DA157F"/>
    <w:rsid w:val="00DA1650"/>
    <w:rsid w:val="00DA16E2"/>
    <w:rsid w:val="00DA1957"/>
    <w:rsid w:val="00DA1A01"/>
    <w:rsid w:val="00DA1AB9"/>
    <w:rsid w:val="00DA1BD2"/>
    <w:rsid w:val="00DA1D42"/>
    <w:rsid w:val="00DA234C"/>
    <w:rsid w:val="00DA2CB2"/>
    <w:rsid w:val="00DA2DD9"/>
    <w:rsid w:val="00DA2E0C"/>
    <w:rsid w:val="00DA3573"/>
    <w:rsid w:val="00DA3605"/>
    <w:rsid w:val="00DA36BC"/>
    <w:rsid w:val="00DA3780"/>
    <w:rsid w:val="00DA3874"/>
    <w:rsid w:val="00DA3A13"/>
    <w:rsid w:val="00DA3B35"/>
    <w:rsid w:val="00DA3D03"/>
    <w:rsid w:val="00DA3D80"/>
    <w:rsid w:val="00DA548C"/>
    <w:rsid w:val="00DA55C7"/>
    <w:rsid w:val="00DA5823"/>
    <w:rsid w:val="00DA5C06"/>
    <w:rsid w:val="00DA6404"/>
    <w:rsid w:val="00DA6832"/>
    <w:rsid w:val="00DA68D1"/>
    <w:rsid w:val="00DA6DE0"/>
    <w:rsid w:val="00DA6DE2"/>
    <w:rsid w:val="00DA72F3"/>
    <w:rsid w:val="00DA74B1"/>
    <w:rsid w:val="00DB09F6"/>
    <w:rsid w:val="00DB1068"/>
    <w:rsid w:val="00DB10F7"/>
    <w:rsid w:val="00DB12C8"/>
    <w:rsid w:val="00DB1596"/>
    <w:rsid w:val="00DB1798"/>
    <w:rsid w:val="00DB1B99"/>
    <w:rsid w:val="00DB206A"/>
    <w:rsid w:val="00DB245A"/>
    <w:rsid w:val="00DB268F"/>
    <w:rsid w:val="00DB280D"/>
    <w:rsid w:val="00DB28FF"/>
    <w:rsid w:val="00DB2EC5"/>
    <w:rsid w:val="00DB3431"/>
    <w:rsid w:val="00DB34D6"/>
    <w:rsid w:val="00DB350C"/>
    <w:rsid w:val="00DB3526"/>
    <w:rsid w:val="00DB3691"/>
    <w:rsid w:val="00DB4166"/>
    <w:rsid w:val="00DB4256"/>
    <w:rsid w:val="00DB44DB"/>
    <w:rsid w:val="00DB451D"/>
    <w:rsid w:val="00DB455B"/>
    <w:rsid w:val="00DB462E"/>
    <w:rsid w:val="00DB474D"/>
    <w:rsid w:val="00DB511A"/>
    <w:rsid w:val="00DB551C"/>
    <w:rsid w:val="00DB5636"/>
    <w:rsid w:val="00DB5733"/>
    <w:rsid w:val="00DB5B8F"/>
    <w:rsid w:val="00DB5C8F"/>
    <w:rsid w:val="00DB637B"/>
    <w:rsid w:val="00DB65D7"/>
    <w:rsid w:val="00DB6875"/>
    <w:rsid w:val="00DB7103"/>
    <w:rsid w:val="00DB7153"/>
    <w:rsid w:val="00DB7FF2"/>
    <w:rsid w:val="00DC0211"/>
    <w:rsid w:val="00DC05D0"/>
    <w:rsid w:val="00DC09C6"/>
    <w:rsid w:val="00DC0A38"/>
    <w:rsid w:val="00DC0B54"/>
    <w:rsid w:val="00DC0DBD"/>
    <w:rsid w:val="00DC0E61"/>
    <w:rsid w:val="00DC1162"/>
    <w:rsid w:val="00DC1350"/>
    <w:rsid w:val="00DC17E6"/>
    <w:rsid w:val="00DC18F4"/>
    <w:rsid w:val="00DC2050"/>
    <w:rsid w:val="00DC2380"/>
    <w:rsid w:val="00DC244E"/>
    <w:rsid w:val="00DC2D84"/>
    <w:rsid w:val="00DC2F49"/>
    <w:rsid w:val="00DC2F5C"/>
    <w:rsid w:val="00DC3374"/>
    <w:rsid w:val="00DC33D9"/>
    <w:rsid w:val="00DC3637"/>
    <w:rsid w:val="00DC3738"/>
    <w:rsid w:val="00DC37EE"/>
    <w:rsid w:val="00DC396D"/>
    <w:rsid w:val="00DC3E95"/>
    <w:rsid w:val="00DC3FB6"/>
    <w:rsid w:val="00DC3FF2"/>
    <w:rsid w:val="00DC4332"/>
    <w:rsid w:val="00DC464F"/>
    <w:rsid w:val="00DC468E"/>
    <w:rsid w:val="00DC4737"/>
    <w:rsid w:val="00DC4812"/>
    <w:rsid w:val="00DC48B3"/>
    <w:rsid w:val="00DC4C50"/>
    <w:rsid w:val="00DC4FE9"/>
    <w:rsid w:val="00DC5140"/>
    <w:rsid w:val="00DC519F"/>
    <w:rsid w:val="00DC5B88"/>
    <w:rsid w:val="00DC5CC1"/>
    <w:rsid w:val="00DC5D87"/>
    <w:rsid w:val="00DC644B"/>
    <w:rsid w:val="00DC6720"/>
    <w:rsid w:val="00DC6745"/>
    <w:rsid w:val="00DC680A"/>
    <w:rsid w:val="00DC6E07"/>
    <w:rsid w:val="00DC6EFC"/>
    <w:rsid w:val="00DC70E9"/>
    <w:rsid w:val="00DC75F5"/>
    <w:rsid w:val="00DC7D7F"/>
    <w:rsid w:val="00DC7E55"/>
    <w:rsid w:val="00DD0756"/>
    <w:rsid w:val="00DD08B9"/>
    <w:rsid w:val="00DD0A69"/>
    <w:rsid w:val="00DD0ED5"/>
    <w:rsid w:val="00DD0F1E"/>
    <w:rsid w:val="00DD1370"/>
    <w:rsid w:val="00DD18D0"/>
    <w:rsid w:val="00DD192B"/>
    <w:rsid w:val="00DD1BB6"/>
    <w:rsid w:val="00DD1DEE"/>
    <w:rsid w:val="00DD1F2D"/>
    <w:rsid w:val="00DD2280"/>
    <w:rsid w:val="00DD22FF"/>
    <w:rsid w:val="00DD24A6"/>
    <w:rsid w:val="00DD2686"/>
    <w:rsid w:val="00DD273F"/>
    <w:rsid w:val="00DD2BD3"/>
    <w:rsid w:val="00DD3381"/>
    <w:rsid w:val="00DD3D21"/>
    <w:rsid w:val="00DD3EFD"/>
    <w:rsid w:val="00DD403E"/>
    <w:rsid w:val="00DD422F"/>
    <w:rsid w:val="00DD46D3"/>
    <w:rsid w:val="00DD5798"/>
    <w:rsid w:val="00DD5EB9"/>
    <w:rsid w:val="00DD5EDE"/>
    <w:rsid w:val="00DD6C66"/>
    <w:rsid w:val="00DD6F80"/>
    <w:rsid w:val="00DD70E4"/>
    <w:rsid w:val="00DD71B0"/>
    <w:rsid w:val="00DD7370"/>
    <w:rsid w:val="00DD764C"/>
    <w:rsid w:val="00DD7FAA"/>
    <w:rsid w:val="00DE0039"/>
    <w:rsid w:val="00DE03B5"/>
    <w:rsid w:val="00DE07AB"/>
    <w:rsid w:val="00DE08FA"/>
    <w:rsid w:val="00DE0B88"/>
    <w:rsid w:val="00DE1199"/>
    <w:rsid w:val="00DE15EC"/>
    <w:rsid w:val="00DE15FA"/>
    <w:rsid w:val="00DE1641"/>
    <w:rsid w:val="00DE1F07"/>
    <w:rsid w:val="00DE1FE3"/>
    <w:rsid w:val="00DE247F"/>
    <w:rsid w:val="00DE27A2"/>
    <w:rsid w:val="00DE2933"/>
    <w:rsid w:val="00DE2CB4"/>
    <w:rsid w:val="00DE389A"/>
    <w:rsid w:val="00DE39FF"/>
    <w:rsid w:val="00DE3AA2"/>
    <w:rsid w:val="00DE3DC9"/>
    <w:rsid w:val="00DE3F33"/>
    <w:rsid w:val="00DE42E1"/>
    <w:rsid w:val="00DE4474"/>
    <w:rsid w:val="00DE4900"/>
    <w:rsid w:val="00DE4B7D"/>
    <w:rsid w:val="00DE4E43"/>
    <w:rsid w:val="00DE5168"/>
    <w:rsid w:val="00DE5411"/>
    <w:rsid w:val="00DE5C07"/>
    <w:rsid w:val="00DE5C68"/>
    <w:rsid w:val="00DE5E24"/>
    <w:rsid w:val="00DE600C"/>
    <w:rsid w:val="00DE60B3"/>
    <w:rsid w:val="00DE61D7"/>
    <w:rsid w:val="00DE6227"/>
    <w:rsid w:val="00DE6259"/>
    <w:rsid w:val="00DE627E"/>
    <w:rsid w:val="00DE65EA"/>
    <w:rsid w:val="00DE6769"/>
    <w:rsid w:val="00DE6A61"/>
    <w:rsid w:val="00DE6A8E"/>
    <w:rsid w:val="00DE6AC3"/>
    <w:rsid w:val="00DE6B1F"/>
    <w:rsid w:val="00DE6F2A"/>
    <w:rsid w:val="00DE7186"/>
    <w:rsid w:val="00DE71C0"/>
    <w:rsid w:val="00DE72AF"/>
    <w:rsid w:val="00DE72CC"/>
    <w:rsid w:val="00DE733E"/>
    <w:rsid w:val="00DE7457"/>
    <w:rsid w:val="00DE7A22"/>
    <w:rsid w:val="00DE7C3A"/>
    <w:rsid w:val="00DF021C"/>
    <w:rsid w:val="00DF039E"/>
    <w:rsid w:val="00DF04B0"/>
    <w:rsid w:val="00DF0948"/>
    <w:rsid w:val="00DF0BDF"/>
    <w:rsid w:val="00DF0C9C"/>
    <w:rsid w:val="00DF0D18"/>
    <w:rsid w:val="00DF10B2"/>
    <w:rsid w:val="00DF161C"/>
    <w:rsid w:val="00DF1B49"/>
    <w:rsid w:val="00DF2564"/>
    <w:rsid w:val="00DF28EC"/>
    <w:rsid w:val="00DF2DCA"/>
    <w:rsid w:val="00DF2E58"/>
    <w:rsid w:val="00DF3070"/>
    <w:rsid w:val="00DF36BF"/>
    <w:rsid w:val="00DF3A80"/>
    <w:rsid w:val="00DF4218"/>
    <w:rsid w:val="00DF4357"/>
    <w:rsid w:val="00DF4468"/>
    <w:rsid w:val="00DF4705"/>
    <w:rsid w:val="00DF4714"/>
    <w:rsid w:val="00DF47BC"/>
    <w:rsid w:val="00DF4AB6"/>
    <w:rsid w:val="00DF4C32"/>
    <w:rsid w:val="00DF4C54"/>
    <w:rsid w:val="00DF54C5"/>
    <w:rsid w:val="00DF55E5"/>
    <w:rsid w:val="00DF5CBF"/>
    <w:rsid w:val="00DF5E0D"/>
    <w:rsid w:val="00DF5FA0"/>
    <w:rsid w:val="00DF6912"/>
    <w:rsid w:val="00DF70D7"/>
    <w:rsid w:val="00DF72A5"/>
    <w:rsid w:val="00DF7345"/>
    <w:rsid w:val="00DF778E"/>
    <w:rsid w:val="00DF7ABE"/>
    <w:rsid w:val="00E000A8"/>
    <w:rsid w:val="00E00673"/>
    <w:rsid w:val="00E00769"/>
    <w:rsid w:val="00E0182B"/>
    <w:rsid w:val="00E01B62"/>
    <w:rsid w:val="00E025C4"/>
    <w:rsid w:val="00E0292A"/>
    <w:rsid w:val="00E029AC"/>
    <w:rsid w:val="00E02D0F"/>
    <w:rsid w:val="00E03072"/>
    <w:rsid w:val="00E0352F"/>
    <w:rsid w:val="00E038A1"/>
    <w:rsid w:val="00E03C86"/>
    <w:rsid w:val="00E03DEB"/>
    <w:rsid w:val="00E03E18"/>
    <w:rsid w:val="00E03FD3"/>
    <w:rsid w:val="00E0404A"/>
    <w:rsid w:val="00E0428A"/>
    <w:rsid w:val="00E042AE"/>
    <w:rsid w:val="00E0454B"/>
    <w:rsid w:val="00E0469B"/>
    <w:rsid w:val="00E0491B"/>
    <w:rsid w:val="00E04A26"/>
    <w:rsid w:val="00E04ACF"/>
    <w:rsid w:val="00E04AD5"/>
    <w:rsid w:val="00E04EF5"/>
    <w:rsid w:val="00E054A0"/>
    <w:rsid w:val="00E0589A"/>
    <w:rsid w:val="00E0596A"/>
    <w:rsid w:val="00E06101"/>
    <w:rsid w:val="00E061A0"/>
    <w:rsid w:val="00E06900"/>
    <w:rsid w:val="00E06BB9"/>
    <w:rsid w:val="00E06F60"/>
    <w:rsid w:val="00E071D9"/>
    <w:rsid w:val="00E0730D"/>
    <w:rsid w:val="00E07486"/>
    <w:rsid w:val="00E07544"/>
    <w:rsid w:val="00E07945"/>
    <w:rsid w:val="00E07F1F"/>
    <w:rsid w:val="00E1049B"/>
    <w:rsid w:val="00E10E62"/>
    <w:rsid w:val="00E10FAA"/>
    <w:rsid w:val="00E11593"/>
    <w:rsid w:val="00E11666"/>
    <w:rsid w:val="00E1177E"/>
    <w:rsid w:val="00E11ABC"/>
    <w:rsid w:val="00E1223D"/>
    <w:rsid w:val="00E12388"/>
    <w:rsid w:val="00E128F4"/>
    <w:rsid w:val="00E12B48"/>
    <w:rsid w:val="00E13006"/>
    <w:rsid w:val="00E13786"/>
    <w:rsid w:val="00E1389E"/>
    <w:rsid w:val="00E13909"/>
    <w:rsid w:val="00E13D02"/>
    <w:rsid w:val="00E14400"/>
    <w:rsid w:val="00E14E7D"/>
    <w:rsid w:val="00E15246"/>
    <w:rsid w:val="00E1537A"/>
    <w:rsid w:val="00E15552"/>
    <w:rsid w:val="00E161C8"/>
    <w:rsid w:val="00E162B1"/>
    <w:rsid w:val="00E165B3"/>
    <w:rsid w:val="00E1692B"/>
    <w:rsid w:val="00E1698C"/>
    <w:rsid w:val="00E16B9F"/>
    <w:rsid w:val="00E16C68"/>
    <w:rsid w:val="00E16E70"/>
    <w:rsid w:val="00E16E7A"/>
    <w:rsid w:val="00E16FFC"/>
    <w:rsid w:val="00E17014"/>
    <w:rsid w:val="00E1715B"/>
    <w:rsid w:val="00E172DF"/>
    <w:rsid w:val="00E17391"/>
    <w:rsid w:val="00E176A7"/>
    <w:rsid w:val="00E17B12"/>
    <w:rsid w:val="00E202DF"/>
    <w:rsid w:val="00E204E5"/>
    <w:rsid w:val="00E20B3E"/>
    <w:rsid w:val="00E20CF9"/>
    <w:rsid w:val="00E21037"/>
    <w:rsid w:val="00E21369"/>
    <w:rsid w:val="00E2146E"/>
    <w:rsid w:val="00E2160E"/>
    <w:rsid w:val="00E21CD6"/>
    <w:rsid w:val="00E21E99"/>
    <w:rsid w:val="00E21FB3"/>
    <w:rsid w:val="00E220B3"/>
    <w:rsid w:val="00E2219A"/>
    <w:rsid w:val="00E22CE9"/>
    <w:rsid w:val="00E22F32"/>
    <w:rsid w:val="00E23306"/>
    <w:rsid w:val="00E236A1"/>
    <w:rsid w:val="00E237F6"/>
    <w:rsid w:val="00E23E19"/>
    <w:rsid w:val="00E23E4D"/>
    <w:rsid w:val="00E23EBB"/>
    <w:rsid w:val="00E23EEA"/>
    <w:rsid w:val="00E244E3"/>
    <w:rsid w:val="00E246E4"/>
    <w:rsid w:val="00E24D81"/>
    <w:rsid w:val="00E25214"/>
    <w:rsid w:val="00E2562C"/>
    <w:rsid w:val="00E25A47"/>
    <w:rsid w:val="00E266AB"/>
    <w:rsid w:val="00E26A85"/>
    <w:rsid w:val="00E26ABB"/>
    <w:rsid w:val="00E26CF7"/>
    <w:rsid w:val="00E27517"/>
    <w:rsid w:val="00E277D4"/>
    <w:rsid w:val="00E2780A"/>
    <w:rsid w:val="00E27D54"/>
    <w:rsid w:val="00E304D9"/>
    <w:rsid w:val="00E30546"/>
    <w:rsid w:val="00E306E6"/>
    <w:rsid w:val="00E30708"/>
    <w:rsid w:val="00E3092A"/>
    <w:rsid w:val="00E30A3E"/>
    <w:rsid w:val="00E30AC6"/>
    <w:rsid w:val="00E30C22"/>
    <w:rsid w:val="00E30D01"/>
    <w:rsid w:val="00E312E3"/>
    <w:rsid w:val="00E31837"/>
    <w:rsid w:val="00E31867"/>
    <w:rsid w:val="00E318A1"/>
    <w:rsid w:val="00E31DF4"/>
    <w:rsid w:val="00E31E5F"/>
    <w:rsid w:val="00E31F50"/>
    <w:rsid w:val="00E32471"/>
    <w:rsid w:val="00E3268B"/>
    <w:rsid w:val="00E3288D"/>
    <w:rsid w:val="00E32C21"/>
    <w:rsid w:val="00E33395"/>
    <w:rsid w:val="00E33596"/>
    <w:rsid w:val="00E33A0C"/>
    <w:rsid w:val="00E33AD4"/>
    <w:rsid w:val="00E33AF7"/>
    <w:rsid w:val="00E33CB0"/>
    <w:rsid w:val="00E33EC5"/>
    <w:rsid w:val="00E33F0C"/>
    <w:rsid w:val="00E34556"/>
    <w:rsid w:val="00E34944"/>
    <w:rsid w:val="00E34A1D"/>
    <w:rsid w:val="00E35334"/>
    <w:rsid w:val="00E3559E"/>
    <w:rsid w:val="00E3600E"/>
    <w:rsid w:val="00E3664E"/>
    <w:rsid w:val="00E369CF"/>
    <w:rsid w:val="00E36C6C"/>
    <w:rsid w:val="00E36CCC"/>
    <w:rsid w:val="00E3702C"/>
    <w:rsid w:val="00E370BC"/>
    <w:rsid w:val="00E3757C"/>
    <w:rsid w:val="00E3791B"/>
    <w:rsid w:val="00E37EDC"/>
    <w:rsid w:val="00E402C6"/>
    <w:rsid w:val="00E40CA0"/>
    <w:rsid w:val="00E40FE1"/>
    <w:rsid w:val="00E41455"/>
    <w:rsid w:val="00E41702"/>
    <w:rsid w:val="00E418D4"/>
    <w:rsid w:val="00E41A0E"/>
    <w:rsid w:val="00E41B7F"/>
    <w:rsid w:val="00E41DFF"/>
    <w:rsid w:val="00E41F4A"/>
    <w:rsid w:val="00E4201C"/>
    <w:rsid w:val="00E42082"/>
    <w:rsid w:val="00E42128"/>
    <w:rsid w:val="00E42674"/>
    <w:rsid w:val="00E426CD"/>
    <w:rsid w:val="00E427DA"/>
    <w:rsid w:val="00E4296B"/>
    <w:rsid w:val="00E429FF"/>
    <w:rsid w:val="00E42C22"/>
    <w:rsid w:val="00E42FFA"/>
    <w:rsid w:val="00E43370"/>
    <w:rsid w:val="00E43440"/>
    <w:rsid w:val="00E4370F"/>
    <w:rsid w:val="00E4376E"/>
    <w:rsid w:val="00E43896"/>
    <w:rsid w:val="00E43B04"/>
    <w:rsid w:val="00E43D4D"/>
    <w:rsid w:val="00E43F33"/>
    <w:rsid w:val="00E44229"/>
    <w:rsid w:val="00E446AE"/>
    <w:rsid w:val="00E44C4E"/>
    <w:rsid w:val="00E44D88"/>
    <w:rsid w:val="00E45077"/>
    <w:rsid w:val="00E4552F"/>
    <w:rsid w:val="00E456B5"/>
    <w:rsid w:val="00E45793"/>
    <w:rsid w:val="00E459E9"/>
    <w:rsid w:val="00E45A22"/>
    <w:rsid w:val="00E45A3B"/>
    <w:rsid w:val="00E45D74"/>
    <w:rsid w:val="00E45D75"/>
    <w:rsid w:val="00E4689C"/>
    <w:rsid w:val="00E46CD9"/>
    <w:rsid w:val="00E46EC8"/>
    <w:rsid w:val="00E4720E"/>
    <w:rsid w:val="00E473CE"/>
    <w:rsid w:val="00E478F5"/>
    <w:rsid w:val="00E47926"/>
    <w:rsid w:val="00E501F8"/>
    <w:rsid w:val="00E50266"/>
    <w:rsid w:val="00E50282"/>
    <w:rsid w:val="00E50539"/>
    <w:rsid w:val="00E508C2"/>
    <w:rsid w:val="00E508CF"/>
    <w:rsid w:val="00E5099A"/>
    <w:rsid w:val="00E50CEA"/>
    <w:rsid w:val="00E5127F"/>
    <w:rsid w:val="00E519CD"/>
    <w:rsid w:val="00E51B85"/>
    <w:rsid w:val="00E52060"/>
    <w:rsid w:val="00E5222C"/>
    <w:rsid w:val="00E526F7"/>
    <w:rsid w:val="00E527C3"/>
    <w:rsid w:val="00E527FB"/>
    <w:rsid w:val="00E52C53"/>
    <w:rsid w:val="00E52D9D"/>
    <w:rsid w:val="00E53428"/>
    <w:rsid w:val="00E53489"/>
    <w:rsid w:val="00E5383B"/>
    <w:rsid w:val="00E53BF3"/>
    <w:rsid w:val="00E543A3"/>
    <w:rsid w:val="00E54490"/>
    <w:rsid w:val="00E54491"/>
    <w:rsid w:val="00E5479A"/>
    <w:rsid w:val="00E5485C"/>
    <w:rsid w:val="00E54923"/>
    <w:rsid w:val="00E54A12"/>
    <w:rsid w:val="00E54E6D"/>
    <w:rsid w:val="00E551C0"/>
    <w:rsid w:val="00E55423"/>
    <w:rsid w:val="00E55928"/>
    <w:rsid w:val="00E55B11"/>
    <w:rsid w:val="00E55C84"/>
    <w:rsid w:val="00E56279"/>
    <w:rsid w:val="00E5637B"/>
    <w:rsid w:val="00E56596"/>
    <w:rsid w:val="00E56D5E"/>
    <w:rsid w:val="00E57060"/>
    <w:rsid w:val="00E5709C"/>
    <w:rsid w:val="00E57230"/>
    <w:rsid w:val="00E57493"/>
    <w:rsid w:val="00E57EF9"/>
    <w:rsid w:val="00E60135"/>
    <w:rsid w:val="00E605A5"/>
    <w:rsid w:val="00E606A2"/>
    <w:rsid w:val="00E6094D"/>
    <w:rsid w:val="00E60B35"/>
    <w:rsid w:val="00E61796"/>
    <w:rsid w:val="00E61CF6"/>
    <w:rsid w:val="00E61EEF"/>
    <w:rsid w:val="00E620D9"/>
    <w:rsid w:val="00E62100"/>
    <w:rsid w:val="00E62A38"/>
    <w:rsid w:val="00E62B62"/>
    <w:rsid w:val="00E62E24"/>
    <w:rsid w:val="00E62FB1"/>
    <w:rsid w:val="00E6320B"/>
    <w:rsid w:val="00E633CA"/>
    <w:rsid w:val="00E63642"/>
    <w:rsid w:val="00E63829"/>
    <w:rsid w:val="00E63CCC"/>
    <w:rsid w:val="00E64249"/>
    <w:rsid w:val="00E64402"/>
    <w:rsid w:val="00E64CE0"/>
    <w:rsid w:val="00E64E7B"/>
    <w:rsid w:val="00E65498"/>
    <w:rsid w:val="00E6563D"/>
    <w:rsid w:val="00E658BF"/>
    <w:rsid w:val="00E659A5"/>
    <w:rsid w:val="00E65C50"/>
    <w:rsid w:val="00E65DB5"/>
    <w:rsid w:val="00E65F46"/>
    <w:rsid w:val="00E661CB"/>
    <w:rsid w:val="00E66435"/>
    <w:rsid w:val="00E6650F"/>
    <w:rsid w:val="00E66A13"/>
    <w:rsid w:val="00E66DE0"/>
    <w:rsid w:val="00E70183"/>
    <w:rsid w:val="00E703C5"/>
    <w:rsid w:val="00E706BB"/>
    <w:rsid w:val="00E706E8"/>
    <w:rsid w:val="00E70917"/>
    <w:rsid w:val="00E70944"/>
    <w:rsid w:val="00E712D3"/>
    <w:rsid w:val="00E71C6F"/>
    <w:rsid w:val="00E727C4"/>
    <w:rsid w:val="00E72850"/>
    <w:rsid w:val="00E72A7B"/>
    <w:rsid w:val="00E732BA"/>
    <w:rsid w:val="00E73301"/>
    <w:rsid w:val="00E735F9"/>
    <w:rsid w:val="00E73637"/>
    <w:rsid w:val="00E73E99"/>
    <w:rsid w:val="00E744E8"/>
    <w:rsid w:val="00E7451B"/>
    <w:rsid w:val="00E748D3"/>
    <w:rsid w:val="00E749CA"/>
    <w:rsid w:val="00E74BF8"/>
    <w:rsid w:val="00E74E61"/>
    <w:rsid w:val="00E74E92"/>
    <w:rsid w:val="00E74EC8"/>
    <w:rsid w:val="00E74FA7"/>
    <w:rsid w:val="00E750A2"/>
    <w:rsid w:val="00E754DF"/>
    <w:rsid w:val="00E75588"/>
    <w:rsid w:val="00E75C9D"/>
    <w:rsid w:val="00E75CA8"/>
    <w:rsid w:val="00E75E27"/>
    <w:rsid w:val="00E76D72"/>
    <w:rsid w:val="00E7705D"/>
    <w:rsid w:val="00E772BA"/>
    <w:rsid w:val="00E778E3"/>
    <w:rsid w:val="00E7794E"/>
    <w:rsid w:val="00E77B6C"/>
    <w:rsid w:val="00E8030A"/>
    <w:rsid w:val="00E804AC"/>
    <w:rsid w:val="00E80B71"/>
    <w:rsid w:val="00E80D67"/>
    <w:rsid w:val="00E80FC2"/>
    <w:rsid w:val="00E8147A"/>
    <w:rsid w:val="00E81595"/>
    <w:rsid w:val="00E81663"/>
    <w:rsid w:val="00E81D8D"/>
    <w:rsid w:val="00E825E0"/>
    <w:rsid w:val="00E826EA"/>
    <w:rsid w:val="00E82B54"/>
    <w:rsid w:val="00E83108"/>
    <w:rsid w:val="00E835E5"/>
    <w:rsid w:val="00E83848"/>
    <w:rsid w:val="00E839D6"/>
    <w:rsid w:val="00E83A18"/>
    <w:rsid w:val="00E83EE5"/>
    <w:rsid w:val="00E8403B"/>
    <w:rsid w:val="00E8411E"/>
    <w:rsid w:val="00E84259"/>
    <w:rsid w:val="00E847A8"/>
    <w:rsid w:val="00E84931"/>
    <w:rsid w:val="00E84E92"/>
    <w:rsid w:val="00E850BB"/>
    <w:rsid w:val="00E8535E"/>
    <w:rsid w:val="00E853FD"/>
    <w:rsid w:val="00E85537"/>
    <w:rsid w:val="00E855ED"/>
    <w:rsid w:val="00E85640"/>
    <w:rsid w:val="00E863B4"/>
    <w:rsid w:val="00E8734A"/>
    <w:rsid w:val="00E87803"/>
    <w:rsid w:val="00E87A23"/>
    <w:rsid w:val="00E87A8F"/>
    <w:rsid w:val="00E87D3E"/>
    <w:rsid w:val="00E87F52"/>
    <w:rsid w:val="00E901D4"/>
    <w:rsid w:val="00E9033A"/>
    <w:rsid w:val="00E9037E"/>
    <w:rsid w:val="00E904A7"/>
    <w:rsid w:val="00E9065C"/>
    <w:rsid w:val="00E90DF9"/>
    <w:rsid w:val="00E90E30"/>
    <w:rsid w:val="00E90EDA"/>
    <w:rsid w:val="00E90F77"/>
    <w:rsid w:val="00E90FD6"/>
    <w:rsid w:val="00E90FFD"/>
    <w:rsid w:val="00E9108E"/>
    <w:rsid w:val="00E9164D"/>
    <w:rsid w:val="00E918B9"/>
    <w:rsid w:val="00E91A2B"/>
    <w:rsid w:val="00E91DF4"/>
    <w:rsid w:val="00E91F65"/>
    <w:rsid w:val="00E920E0"/>
    <w:rsid w:val="00E921AB"/>
    <w:rsid w:val="00E9256A"/>
    <w:rsid w:val="00E92D83"/>
    <w:rsid w:val="00E93612"/>
    <w:rsid w:val="00E93E8A"/>
    <w:rsid w:val="00E93E98"/>
    <w:rsid w:val="00E94038"/>
    <w:rsid w:val="00E948CE"/>
    <w:rsid w:val="00E94EA0"/>
    <w:rsid w:val="00E95814"/>
    <w:rsid w:val="00E9589C"/>
    <w:rsid w:val="00E95933"/>
    <w:rsid w:val="00E96160"/>
    <w:rsid w:val="00E96B13"/>
    <w:rsid w:val="00E96B15"/>
    <w:rsid w:val="00E97045"/>
    <w:rsid w:val="00E97300"/>
    <w:rsid w:val="00E978F8"/>
    <w:rsid w:val="00E97959"/>
    <w:rsid w:val="00E979B4"/>
    <w:rsid w:val="00E97AD0"/>
    <w:rsid w:val="00E97B25"/>
    <w:rsid w:val="00E97BF5"/>
    <w:rsid w:val="00E97C2E"/>
    <w:rsid w:val="00EA0057"/>
    <w:rsid w:val="00EA01AB"/>
    <w:rsid w:val="00EA03D6"/>
    <w:rsid w:val="00EA06FE"/>
    <w:rsid w:val="00EA07D4"/>
    <w:rsid w:val="00EA0850"/>
    <w:rsid w:val="00EA0AFB"/>
    <w:rsid w:val="00EA0B28"/>
    <w:rsid w:val="00EA0BA9"/>
    <w:rsid w:val="00EA0D83"/>
    <w:rsid w:val="00EA10F6"/>
    <w:rsid w:val="00EA138A"/>
    <w:rsid w:val="00EA1797"/>
    <w:rsid w:val="00EA17FB"/>
    <w:rsid w:val="00EA18D5"/>
    <w:rsid w:val="00EA1A8A"/>
    <w:rsid w:val="00EA1BBC"/>
    <w:rsid w:val="00EA1F33"/>
    <w:rsid w:val="00EA2134"/>
    <w:rsid w:val="00EA21E7"/>
    <w:rsid w:val="00EA2656"/>
    <w:rsid w:val="00EA2866"/>
    <w:rsid w:val="00EA2AE3"/>
    <w:rsid w:val="00EA2BA6"/>
    <w:rsid w:val="00EA38BE"/>
    <w:rsid w:val="00EA3DAC"/>
    <w:rsid w:val="00EA3F69"/>
    <w:rsid w:val="00EA4175"/>
    <w:rsid w:val="00EA4201"/>
    <w:rsid w:val="00EA456C"/>
    <w:rsid w:val="00EA464A"/>
    <w:rsid w:val="00EA47B0"/>
    <w:rsid w:val="00EA4892"/>
    <w:rsid w:val="00EA4A93"/>
    <w:rsid w:val="00EA4D88"/>
    <w:rsid w:val="00EA4DC5"/>
    <w:rsid w:val="00EA4E5A"/>
    <w:rsid w:val="00EA5B52"/>
    <w:rsid w:val="00EA5BC5"/>
    <w:rsid w:val="00EA5C43"/>
    <w:rsid w:val="00EA5CD4"/>
    <w:rsid w:val="00EA5EB5"/>
    <w:rsid w:val="00EA5FC0"/>
    <w:rsid w:val="00EA6358"/>
    <w:rsid w:val="00EA6482"/>
    <w:rsid w:val="00EA64D6"/>
    <w:rsid w:val="00EA653E"/>
    <w:rsid w:val="00EA6956"/>
    <w:rsid w:val="00EA7147"/>
    <w:rsid w:val="00EA723E"/>
    <w:rsid w:val="00EA7673"/>
    <w:rsid w:val="00EA76E7"/>
    <w:rsid w:val="00EA77A5"/>
    <w:rsid w:val="00EA7C71"/>
    <w:rsid w:val="00EA7FF7"/>
    <w:rsid w:val="00EB04C4"/>
    <w:rsid w:val="00EB0510"/>
    <w:rsid w:val="00EB05A8"/>
    <w:rsid w:val="00EB0890"/>
    <w:rsid w:val="00EB0A4E"/>
    <w:rsid w:val="00EB0B7E"/>
    <w:rsid w:val="00EB0D88"/>
    <w:rsid w:val="00EB10C7"/>
    <w:rsid w:val="00EB1AD9"/>
    <w:rsid w:val="00EB1E20"/>
    <w:rsid w:val="00EB2343"/>
    <w:rsid w:val="00EB23BD"/>
    <w:rsid w:val="00EB292D"/>
    <w:rsid w:val="00EB2936"/>
    <w:rsid w:val="00EB3445"/>
    <w:rsid w:val="00EB34D8"/>
    <w:rsid w:val="00EB34E5"/>
    <w:rsid w:val="00EB3D9D"/>
    <w:rsid w:val="00EB4173"/>
    <w:rsid w:val="00EB423C"/>
    <w:rsid w:val="00EB4AD7"/>
    <w:rsid w:val="00EB4DE5"/>
    <w:rsid w:val="00EB4F94"/>
    <w:rsid w:val="00EB4FF1"/>
    <w:rsid w:val="00EB513B"/>
    <w:rsid w:val="00EB5A01"/>
    <w:rsid w:val="00EB5C1D"/>
    <w:rsid w:val="00EB5DE7"/>
    <w:rsid w:val="00EB6154"/>
    <w:rsid w:val="00EB63B3"/>
    <w:rsid w:val="00EB6535"/>
    <w:rsid w:val="00EB65B6"/>
    <w:rsid w:val="00EB662A"/>
    <w:rsid w:val="00EB6895"/>
    <w:rsid w:val="00EB6B2D"/>
    <w:rsid w:val="00EB6D38"/>
    <w:rsid w:val="00EB743F"/>
    <w:rsid w:val="00EB7746"/>
    <w:rsid w:val="00EC07B9"/>
    <w:rsid w:val="00EC0B18"/>
    <w:rsid w:val="00EC0B23"/>
    <w:rsid w:val="00EC1104"/>
    <w:rsid w:val="00EC1476"/>
    <w:rsid w:val="00EC16EB"/>
    <w:rsid w:val="00EC1765"/>
    <w:rsid w:val="00EC19D8"/>
    <w:rsid w:val="00EC1AF2"/>
    <w:rsid w:val="00EC1EDB"/>
    <w:rsid w:val="00EC2099"/>
    <w:rsid w:val="00EC21B1"/>
    <w:rsid w:val="00EC25E5"/>
    <w:rsid w:val="00EC2F0B"/>
    <w:rsid w:val="00EC2FE2"/>
    <w:rsid w:val="00EC36F7"/>
    <w:rsid w:val="00EC392F"/>
    <w:rsid w:val="00EC3ADE"/>
    <w:rsid w:val="00EC401A"/>
    <w:rsid w:val="00EC41A0"/>
    <w:rsid w:val="00EC46E7"/>
    <w:rsid w:val="00EC4A68"/>
    <w:rsid w:val="00EC4E66"/>
    <w:rsid w:val="00EC4FCF"/>
    <w:rsid w:val="00EC5090"/>
    <w:rsid w:val="00EC53BD"/>
    <w:rsid w:val="00EC553E"/>
    <w:rsid w:val="00EC557D"/>
    <w:rsid w:val="00EC572A"/>
    <w:rsid w:val="00EC5B8E"/>
    <w:rsid w:val="00EC5CC4"/>
    <w:rsid w:val="00EC5DC1"/>
    <w:rsid w:val="00EC5F2E"/>
    <w:rsid w:val="00EC613E"/>
    <w:rsid w:val="00EC61A7"/>
    <w:rsid w:val="00EC620B"/>
    <w:rsid w:val="00EC6436"/>
    <w:rsid w:val="00EC6476"/>
    <w:rsid w:val="00EC676D"/>
    <w:rsid w:val="00EC69EC"/>
    <w:rsid w:val="00EC6B09"/>
    <w:rsid w:val="00EC6C1F"/>
    <w:rsid w:val="00EC6EE1"/>
    <w:rsid w:val="00EC71D5"/>
    <w:rsid w:val="00EC72DF"/>
    <w:rsid w:val="00EC77DE"/>
    <w:rsid w:val="00EC7923"/>
    <w:rsid w:val="00EC7CF3"/>
    <w:rsid w:val="00EC7DFE"/>
    <w:rsid w:val="00EC7FCE"/>
    <w:rsid w:val="00ED037A"/>
    <w:rsid w:val="00ED073E"/>
    <w:rsid w:val="00ED08A9"/>
    <w:rsid w:val="00ED0946"/>
    <w:rsid w:val="00ED0A64"/>
    <w:rsid w:val="00ED0B20"/>
    <w:rsid w:val="00ED0D2D"/>
    <w:rsid w:val="00ED0D8F"/>
    <w:rsid w:val="00ED0EF1"/>
    <w:rsid w:val="00ED1407"/>
    <w:rsid w:val="00ED18B3"/>
    <w:rsid w:val="00ED1912"/>
    <w:rsid w:val="00ED1B80"/>
    <w:rsid w:val="00ED2257"/>
    <w:rsid w:val="00ED251D"/>
    <w:rsid w:val="00ED2854"/>
    <w:rsid w:val="00ED2BB8"/>
    <w:rsid w:val="00ED2F1C"/>
    <w:rsid w:val="00ED3229"/>
    <w:rsid w:val="00ED374C"/>
    <w:rsid w:val="00ED385B"/>
    <w:rsid w:val="00ED3B99"/>
    <w:rsid w:val="00ED3C8C"/>
    <w:rsid w:val="00ED3DD1"/>
    <w:rsid w:val="00ED3E62"/>
    <w:rsid w:val="00ED432A"/>
    <w:rsid w:val="00ED432D"/>
    <w:rsid w:val="00ED493C"/>
    <w:rsid w:val="00ED49E8"/>
    <w:rsid w:val="00ED4BD3"/>
    <w:rsid w:val="00ED4D18"/>
    <w:rsid w:val="00ED5066"/>
    <w:rsid w:val="00ED50E5"/>
    <w:rsid w:val="00ED5115"/>
    <w:rsid w:val="00ED5118"/>
    <w:rsid w:val="00ED54CF"/>
    <w:rsid w:val="00ED550E"/>
    <w:rsid w:val="00ED5516"/>
    <w:rsid w:val="00ED5AAC"/>
    <w:rsid w:val="00ED6157"/>
    <w:rsid w:val="00ED6284"/>
    <w:rsid w:val="00ED6405"/>
    <w:rsid w:val="00ED68DF"/>
    <w:rsid w:val="00ED6EBD"/>
    <w:rsid w:val="00ED70C4"/>
    <w:rsid w:val="00ED7642"/>
    <w:rsid w:val="00ED7742"/>
    <w:rsid w:val="00ED7EFB"/>
    <w:rsid w:val="00EE006D"/>
    <w:rsid w:val="00EE07D8"/>
    <w:rsid w:val="00EE0C3F"/>
    <w:rsid w:val="00EE0E61"/>
    <w:rsid w:val="00EE124B"/>
    <w:rsid w:val="00EE1293"/>
    <w:rsid w:val="00EE1402"/>
    <w:rsid w:val="00EE140A"/>
    <w:rsid w:val="00EE16A1"/>
    <w:rsid w:val="00EE1926"/>
    <w:rsid w:val="00EE19E9"/>
    <w:rsid w:val="00EE1CE3"/>
    <w:rsid w:val="00EE21D9"/>
    <w:rsid w:val="00EE2507"/>
    <w:rsid w:val="00EE2862"/>
    <w:rsid w:val="00EE2C14"/>
    <w:rsid w:val="00EE2FD3"/>
    <w:rsid w:val="00EE3876"/>
    <w:rsid w:val="00EE38CF"/>
    <w:rsid w:val="00EE397F"/>
    <w:rsid w:val="00EE3983"/>
    <w:rsid w:val="00EE3BE3"/>
    <w:rsid w:val="00EE40E3"/>
    <w:rsid w:val="00EE41B6"/>
    <w:rsid w:val="00EE448A"/>
    <w:rsid w:val="00EE479E"/>
    <w:rsid w:val="00EE4B52"/>
    <w:rsid w:val="00EE4C23"/>
    <w:rsid w:val="00EE4DCD"/>
    <w:rsid w:val="00EE4EDF"/>
    <w:rsid w:val="00EE4EE4"/>
    <w:rsid w:val="00EE5181"/>
    <w:rsid w:val="00EE540A"/>
    <w:rsid w:val="00EE587D"/>
    <w:rsid w:val="00EE5A79"/>
    <w:rsid w:val="00EE5AAE"/>
    <w:rsid w:val="00EE5CED"/>
    <w:rsid w:val="00EE62F6"/>
    <w:rsid w:val="00EE65DD"/>
    <w:rsid w:val="00EE7238"/>
    <w:rsid w:val="00EE7304"/>
    <w:rsid w:val="00EE75C4"/>
    <w:rsid w:val="00EE76B1"/>
    <w:rsid w:val="00EE7B1E"/>
    <w:rsid w:val="00EE7D50"/>
    <w:rsid w:val="00EE7E52"/>
    <w:rsid w:val="00EE7EC0"/>
    <w:rsid w:val="00EF01FE"/>
    <w:rsid w:val="00EF0275"/>
    <w:rsid w:val="00EF0278"/>
    <w:rsid w:val="00EF064F"/>
    <w:rsid w:val="00EF0C15"/>
    <w:rsid w:val="00EF0C48"/>
    <w:rsid w:val="00EF11EB"/>
    <w:rsid w:val="00EF1530"/>
    <w:rsid w:val="00EF160C"/>
    <w:rsid w:val="00EF174B"/>
    <w:rsid w:val="00EF1873"/>
    <w:rsid w:val="00EF1B15"/>
    <w:rsid w:val="00EF2192"/>
    <w:rsid w:val="00EF2479"/>
    <w:rsid w:val="00EF2A7A"/>
    <w:rsid w:val="00EF2BED"/>
    <w:rsid w:val="00EF2EF5"/>
    <w:rsid w:val="00EF3319"/>
    <w:rsid w:val="00EF3D1D"/>
    <w:rsid w:val="00EF4001"/>
    <w:rsid w:val="00EF4043"/>
    <w:rsid w:val="00EF45EF"/>
    <w:rsid w:val="00EF46F8"/>
    <w:rsid w:val="00EF4DB6"/>
    <w:rsid w:val="00EF4DCB"/>
    <w:rsid w:val="00EF5130"/>
    <w:rsid w:val="00EF5444"/>
    <w:rsid w:val="00EF558B"/>
    <w:rsid w:val="00EF55A3"/>
    <w:rsid w:val="00EF5699"/>
    <w:rsid w:val="00EF5939"/>
    <w:rsid w:val="00EF5B57"/>
    <w:rsid w:val="00EF5E6C"/>
    <w:rsid w:val="00EF6208"/>
    <w:rsid w:val="00EF6221"/>
    <w:rsid w:val="00EF6C7D"/>
    <w:rsid w:val="00EF6DD7"/>
    <w:rsid w:val="00EF7259"/>
    <w:rsid w:val="00EF7DF7"/>
    <w:rsid w:val="00EF7FF7"/>
    <w:rsid w:val="00F00828"/>
    <w:rsid w:val="00F009A1"/>
    <w:rsid w:val="00F00E83"/>
    <w:rsid w:val="00F00FC1"/>
    <w:rsid w:val="00F0121F"/>
    <w:rsid w:val="00F014BA"/>
    <w:rsid w:val="00F017D5"/>
    <w:rsid w:val="00F01869"/>
    <w:rsid w:val="00F018C2"/>
    <w:rsid w:val="00F01910"/>
    <w:rsid w:val="00F01A9F"/>
    <w:rsid w:val="00F01C8D"/>
    <w:rsid w:val="00F01CCE"/>
    <w:rsid w:val="00F01CFC"/>
    <w:rsid w:val="00F01D3A"/>
    <w:rsid w:val="00F01EEE"/>
    <w:rsid w:val="00F02219"/>
    <w:rsid w:val="00F02888"/>
    <w:rsid w:val="00F03714"/>
    <w:rsid w:val="00F03807"/>
    <w:rsid w:val="00F03D7E"/>
    <w:rsid w:val="00F040C5"/>
    <w:rsid w:val="00F043CC"/>
    <w:rsid w:val="00F0446F"/>
    <w:rsid w:val="00F04D31"/>
    <w:rsid w:val="00F053BD"/>
    <w:rsid w:val="00F05CC3"/>
    <w:rsid w:val="00F05CCA"/>
    <w:rsid w:val="00F05D65"/>
    <w:rsid w:val="00F05F76"/>
    <w:rsid w:val="00F061FB"/>
    <w:rsid w:val="00F06375"/>
    <w:rsid w:val="00F06475"/>
    <w:rsid w:val="00F06522"/>
    <w:rsid w:val="00F065EA"/>
    <w:rsid w:val="00F06735"/>
    <w:rsid w:val="00F06BEF"/>
    <w:rsid w:val="00F06ED5"/>
    <w:rsid w:val="00F0778C"/>
    <w:rsid w:val="00F0798F"/>
    <w:rsid w:val="00F07CD7"/>
    <w:rsid w:val="00F1005B"/>
    <w:rsid w:val="00F10236"/>
    <w:rsid w:val="00F1024E"/>
    <w:rsid w:val="00F1044F"/>
    <w:rsid w:val="00F1074D"/>
    <w:rsid w:val="00F107F3"/>
    <w:rsid w:val="00F10B1F"/>
    <w:rsid w:val="00F10CFA"/>
    <w:rsid w:val="00F10D4F"/>
    <w:rsid w:val="00F113EF"/>
    <w:rsid w:val="00F11501"/>
    <w:rsid w:val="00F116BF"/>
    <w:rsid w:val="00F11A76"/>
    <w:rsid w:val="00F11AD3"/>
    <w:rsid w:val="00F11C06"/>
    <w:rsid w:val="00F11C77"/>
    <w:rsid w:val="00F1240A"/>
    <w:rsid w:val="00F1287B"/>
    <w:rsid w:val="00F12984"/>
    <w:rsid w:val="00F12D30"/>
    <w:rsid w:val="00F1371D"/>
    <w:rsid w:val="00F13915"/>
    <w:rsid w:val="00F142AE"/>
    <w:rsid w:val="00F142B0"/>
    <w:rsid w:val="00F14374"/>
    <w:rsid w:val="00F1462E"/>
    <w:rsid w:val="00F14698"/>
    <w:rsid w:val="00F146FB"/>
    <w:rsid w:val="00F14AC5"/>
    <w:rsid w:val="00F14B80"/>
    <w:rsid w:val="00F14F10"/>
    <w:rsid w:val="00F15634"/>
    <w:rsid w:val="00F156D6"/>
    <w:rsid w:val="00F157C2"/>
    <w:rsid w:val="00F158C0"/>
    <w:rsid w:val="00F1592C"/>
    <w:rsid w:val="00F159B3"/>
    <w:rsid w:val="00F16117"/>
    <w:rsid w:val="00F166C6"/>
    <w:rsid w:val="00F174D1"/>
    <w:rsid w:val="00F1779F"/>
    <w:rsid w:val="00F17809"/>
    <w:rsid w:val="00F17879"/>
    <w:rsid w:val="00F178F2"/>
    <w:rsid w:val="00F2007E"/>
    <w:rsid w:val="00F20389"/>
    <w:rsid w:val="00F207B4"/>
    <w:rsid w:val="00F21022"/>
    <w:rsid w:val="00F2117C"/>
    <w:rsid w:val="00F2137C"/>
    <w:rsid w:val="00F21431"/>
    <w:rsid w:val="00F21479"/>
    <w:rsid w:val="00F21BC7"/>
    <w:rsid w:val="00F220E7"/>
    <w:rsid w:val="00F2210E"/>
    <w:rsid w:val="00F22165"/>
    <w:rsid w:val="00F2229C"/>
    <w:rsid w:val="00F2235B"/>
    <w:rsid w:val="00F2299C"/>
    <w:rsid w:val="00F22DC5"/>
    <w:rsid w:val="00F22F31"/>
    <w:rsid w:val="00F23126"/>
    <w:rsid w:val="00F23450"/>
    <w:rsid w:val="00F234DB"/>
    <w:rsid w:val="00F2365F"/>
    <w:rsid w:val="00F237D8"/>
    <w:rsid w:val="00F23A03"/>
    <w:rsid w:val="00F2408A"/>
    <w:rsid w:val="00F2412E"/>
    <w:rsid w:val="00F2436E"/>
    <w:rsid w:val="00F24CC4"/>
    <w:rsid w:val="00F24E15"/>
    <w:rsid w:val="00F25340"/>
    <w:rsid w:val="00F253B7"/>
    <w:rsid w:val="00F258AF"/>
    <w:rsid w:val="00F25ACA"/>
    <w:rsid w:val="00F25ACC"/>
    <w:rsid w:val="00F25ED7"/>
    <w:rsid w:val="00F261C6"/>
    <w:rsid w:val="00F26604"/>
    <w:rsid w:val="00F2686E"/>
    <w:rsid w:val="00F268FE"/>
    <w:rsid w:val="00F26C42"/>
    <w:rsid w:val="00F26DC5"/>
    <w:rsid w:val="00F26FF3"/>
    <w:rsid w:val="00F271A7"/>
    <w:rsid w:val="00F2726F"/>
    <w:rsid w:val="00F2735F"/>
    <w:rsid w:val="00F2737A"/>
    <w:rsid w:val="00F2737D"/>
    <w:rsid w:val="00F273A8"/>
    <w:rsid w:val="00F27933"/>
    <w:rsid w:val="00F27CEB"/>
    <w:rsid w:val="00F3034F"/>
    <w:rsid w:val="00F31002"/>
    <w:rsid w:val="00F31622"/>
    <w:rsid w:val="00F31986"/>
    <w:rsid w:val="00F31F94"/>
    <w:rsid w:val="00F324C0"/>
    <w:rsid w:val="00F3277D"/>
    <w:rsid w:val="00F32FA2"/>
    <w:rsid w:val="00F33003"/>
    <w:rsid w:val="00F331BB"/>
    <w:rsid w:val="00F33447"/>
    <w:rsid w:val="00F33623"/>
    <w:rsid w:val="00F3366B"/>
    <w:rsid w:val="00F33960"/>
    <w:rsid w:val="00F33A15"/>
    <w:rsid w:val="00F33C44"/>
    <w:rsid w:val="00F33CF5"/>
    <w:rsid w:val="00F33F8E"/>
    <w:rsid w:val="00F34053"/>
    <w:rsid w:val="00F3514C"/>
    <w:rsid w:val="00F352D3"/>
    <w:rsid w:val="00F35AD7"/>
    <w:rsid w:val="00F363D0"/>
    <w:rsid w:val="00F36667"/>
    <w:rsid w:val="00F366C4"/>
    <w:rsid w:val="00F3699E"/>
    <w:rsid w:val="00F36B4E"/>
    <w:rsid w:val="00F36CC8"/>
    <w:rsid w:val="00F36D13"/>
    <w:rsid w:val="00F36D24"/>
    <w:rsid w:val="00F3741B"/>
    <w:rsid w:val="00F37461"/>
    <w:rsid w:val="00F37981"/>
    <w:rsid w:val="00F400A4"/>
    <w:rsid w:val="00F40115"/>
    <w:rsid w:val="00F401DE"/>
    <w:rsid w:val="00F402EC"/>
    <w:rsid w:val="00F40390"/>
    <w:rsid w:val="00F403EB"/>
    <w:rsid w:val="00F404E3"/>
    <w:rsid w:val="00F404F8"/>
    <w:rsid w:val="00F409B5"/>
    <w:rsid w:val="00F40C40"/>
    <w:rsid w:val="00F40E63"/>
    <w:rsid w:val="00F4101B"/>
    <w:rsid w:val="00F41409"/>
    <w:rsid w:val="00F41533"/>
    <w:rsid w:val="00F41C0A"/>
    <w:rsid w:val="00F41CB1"/>
    <w:rsid w:val="00F41F3C"/>
    <w:rsid w:val="00F4207D"/>
    <w:rsid w:val="00F423C3"/>
    <w:rsid w:val="00F42A51"/>
    <w:rsid w:val="00F42C99"/>
    <w:rsid w:val="00F42DE5"/>
    <w:rsid w:val="00F43110"/>
    <w:rsid w:val="00F431BE"/>
    <w:rsid w:val="00F43EDD"/>
    <w:rsid w:val="00F43EFD"/>
    <w:rsid w:val="00F43FBD"/>
    <w:rsid w:val="00F44083"/>
    <w:rsid w:val="00F440CE"/>
    <w:rsid w:val="00F4477E"/>
    <w:rsid w:val="00F449D3"/>
    <w:rsid w:val="00F44E62"/>
    <w:rsid w:val="00F4515F"/>
    <w:rsid w:val="00F45553"/>
    <w:rsid w:val="00F45A74"/>
    <w:rsid w:val="00F45B9F"/>
    <w:rsid w:val="00F45FD2"/>
    <w:rsid w:val="00F4605F"/>
    <w:rsid w:val="00F46100"/>
    <w:rsid w:val="00F46192"/>
    <w:rsid w:val="00F468A2"/>
    <w:rsid w:val="00F47125"/>
    <w:rsid w:val="00F4727A"/>
    <w:rsid w:val="00F47473"/>
    <w:rsid w:val="00F474E6"/>
    <w:rsid w:val="00F47854"/>
    <w:rsid w:val="00F47B27"/>
    <w:rsid w:val="00F5015C"/>
    <w:rsid w:val="00F50220"/>
    <w:rsid w:val="00F503E5"/>
    <w:rsid w:val="00F5085E"/>
    <w:rsid w:val="00F5088E"/>
    <w:rsid w:val="00F50C44"/>
    <w:rsid w:val="00F51B2B"/>
    <w:rsid w:val="00F51D38"/>
    <w:rsid w:val="00F51F70"/>
    <w:rsid w:val="00F522E8"/>
    <w:rsid w:val="00F5231B"/>
    <w:rsid w:val="00F524B4"/>
    <w:rsid w:val="00F527A4"/>
    <w:rsid w:val="00F52B6F"/>
    <w:rsid w:val="00F52BCA"/>
    <w:rsid w:val="00F52D54"/>
    <w:rsid w:val="00F53AEA"/>
    <w:rsid w:val="00F53B37"/>
    <w:rsid w:val="00F540FE"/>
    <w:rsid w:val="00F5415F"/>
    <w:rsid w:val="00F541B0"/>
    <w:rsid w:val="00F54665"/>
    <w:rsid w:val="00F5486D"/>
    <w:rsid w:val="00F54953"/>
    <w:rsid w:val="00F54CE7"/>
    <w:rsid w:val="00F55190"/>
    <w:rsid w:val="00F55C37"/>
    <w:rsid w:val="00F55E57"/>
    <w:rsid w:val="00F565C6"/>
    <w:rsid w:val="00F56686"/>
    <w:rsid w:val="00F56870"/>
    <w:rsid w:val="00F56926"/>
    <w:rsid w:val="00F5696F"/>
    <w:rsid w:val="00F56A46"/>
    <w:rsid w:val="00F56B2C"/>
    <w:rsid w:val="00F56B6D"/>
    <w:rsid w:val="00F5728C"/>
    <w:rsid w:val="00F575D1"/>
    <w:rsid w:val="00F57795"/>
    <w:rsid w:val="00F579DE"/>
    <w:rsid w:val="00F57C44"/>
    <w:rsid w:val="00F57E50"/>
    <w:rsid w:val="00F606AF"/>
    <w:rsid w:val="00F60CF6"/>
    <w:rsid w:val="00F6134F"/>
    <w:rsid w:val="00F61E84"/>
    <w:rsid w:val="00F621F4"/>
    <w:rsid w:val="00F6277E"/>
    <w:rsid w:val="00F62BD3"/>
    <w:rsid w:val="00F63519"/>
    <w:rsid w:val="00F63A73"/>
    <w:rsid w:val="00F63C51"/>
    <w:rsid w:val="00F63D28"/>
    <w:rsid w:val="00F6420F"/>
    <w:rsid w:val="00F649EE"/>
    <w:rsid w:val="00F64D00"/>
    <w:rsid w:val="00F65227"/>
    <w:rsid w:val="00F65285"/>
    <w:rsid w:val="00F6568E"/>
    <w:rsid w:val="00F65C2C"/>
    <w:rsid w:val="00F66366"/>
    <w:rsid w:val="00F664DE"/>
    <w:rsid w:val="00F666D1"/>
    <w:rsid w:val="00F6672A"/>
    <w:rsid w:val="00F66A8E"/>
    <w:rsid w:val="00F66C1D"/>
    <w:rsid w:val="00F66C66"/>
    <w:rsid w:val="00F67120"/>
    <w:rsid w:val="00F675AE"/>
    <w:rsid w:val="00F6785E"/>
    <w:rsid w:val="00F679DC"/>
    <w:rsid w:val="00F67DCC"/>
    <w:rsid w:val="00F700FC"/>
    <w:rsid w:val="00F70C7F"/>
    <w:rsid w:val="00F70E62"/>
    <w:rsid w:val="00F70EA2"/>
    <w:rsid w:val="00F7147A"/>
    <w:rsid w:val="00F7156A"/>
    <w:rsid w:val="00F7172D"/>
    <w:rsid w:val="00F71743"/>
    <w:rsid w:val="00F7179E"/>
    <w:rsid w:val="00F718E6"/>
    <w:rsid w:val="00F71D74"/>
    <w:rsid w:val="00F72370"/>
    <w:rsid w:val="00F724B0"/>
    <w:rsid w:val="00F72A57"/>
    <w:rsid w:val="00F72B14"/>
    <w:rsid w:val="00F72B78"/>
    <w:rsid w:val="00F72DB3"/>
    <w:rsid w:val="00F735D8"/>
    <w:rsid w:val="00F7391A"/>
    <w:rsid w:val="00F73B80"/>
    <w:rsid w:val="00F73D25"/>
    <w:rsid w:val="00F73FC9"/>
    <w:rsid w:val="00F74402"/>
    <w:rsid w:val="00F74612"/>
    <w:rsid w:val="00F74FA8"/>
    <w:rsid w:val="00F750EA"/>
    <w:rsid w:val="00F751C7"/>
    <w:rsid w:val="00F753EA"/>
    <w:rsid w:val="00F754C1"/>
    <w:rsid w:val="00F756F4"/>
    <w:rsid w:val="00F75C6E"/>
    <w:rsid w:val="00F75D27"/>
    <w:rsid w:val="00F75D58"/>
    <w:rsid w:val="00F75D8F"/>
    <w:rsid w:val="00F7631D"/>
    <w:rsid w:val="00F7649D"/>
    <w:rsid w:val="00F764BF"/>
    <w:rsid w:val="00F76840"/>
    <w:rsid w:val="00F76B0E"/>
    <w:rsid w:val="00F770AB"/>
    <w:rsid w:val="00F772E8"/>
    <w:rsid w:val="00F7738A"/>
    <w:rsid w:val="00F776E7"/>
    <w:rsid w:val="00F8019C"/>
    <w:rsid w:val="00F801CB"/>
    <w:rsid w:val="00F804A3"/>
    <w:rsid w:val="00F80ADD"/>
    <w:rsid w:val="00F80AF4"/>
    <w:rsid w:val="00F80C47"/>
    <w:rsid w:val="00F80D1A"/>
    <w:rsid w:val="00F80E6B"/>
    <w:rsid w:val="00F80F12"/>
    <w:rsid w:val="00F81076"/>
    <w:rsid w:val="00F81951"/>
    <w:rsid w:val="00F81DDE"/>
    <w:rsid w:val="00F82115"/>
    <w:rsid w:val="00F8213B"/>
    <w:rsid w:val="00F821E0"/>
    <w:rsid w:val="00F82DA8"/>
    <w:rsid w:val="00F82EC6"/>
    <w:rsid w:val="00F82FCD"/>
    <w:rsid w:val="00F830EB"/>
    <w:rsid w:val="00F83236"/>
    <w:rsid w:val="00F8363D"/>
    <w:rsid w:val="00F836DE"/>
    <w:rsid w:val="00F8453B"/>
    <w:rsid w:val="00F8490C"/>
    <w:rsid w:val="00F84BCA"/>
    <w:rsid w:val="00F84E23"/>
    <w:rsid w:val="00F84F2E"/>
    <w:rsid w:val="00F84FA5"/>
    <w:rsid w:val="00F85089"/>
    <w:rsid w:val="00F8511E"/>
    <w:rsid w:val="00F85446"/>
    <w:rsid w:val="00F8589C"/>
    <w:rsid w:val="00F858E6"/>
    <w:rsid w:val="00F8611E"/>
    <w:rsid w:val="00F861C7"/>
    <w:rsid w:val="00F8632C"/>
    <w:rsid w:val="00F863B6"/>
    <w:rsid w:val="00F8653E"/>
    <w:rsid w:val="00F86750"/>
    <w:rsid w:val="00F868AF"/>
    <w:rsid w:val="00F86BB8"/>
    <w:rsid w:val="00F86E6E"/>
    <w:rsid w:val="00F86EA9"/>
    <w:rsid w:val="00F87258"/>
    <w:rsid w:val="00F87738"/>
    <w:rsid w:val="00F879E3"/>
    <w:rsid w:val="00F90129"/>
    <w:rsid w:val="00F901C8"/>
    <w:rsid w:val="00F9044F"/>
    <w:rsid w:val="00F905B3"/>
    <w:rsid w:val="00F90C07"/>
    <w:rsid w:val="00F90C22"/>
    <w:rsid w:val="00F91004"/>
    <w:rsid w:val="00F9108D"/>
    <w:rsid w:val="00F9129A"/>
    <w:rsid w:val="00F914C6"/>
    <w:rsid w:val="00F91B27"/>
    <w:rsid w:val="00F91C13"/>
    <w:rsid w:val="00F920F9"/>
    <w:rsid w:val="00F9212A"/>
    <w:rsid w:val="00F93366"/>
    <w:rsid w:val="00F93684"/>
    <w:rsid w:val="00F936C6"/>
    <w:rsid w:val="00F93726"/>
    <w:rsid w:val="00F93A80"/>
    <w:rsid w:val="00F93DB1"/>
    <w:rsid w:val="00F93E51"/>
    <w:rsid w:val="00F9404C"/>
    <w:rsid w:val="00F94500"/>
    <w:rsid w:val="00F94518"/>
    <w:rsid w:val="00F945AE"/>
    <w:rsid w:val="00F94635"/>
    <w:rsid w:val="00F950B7"/>
    <w:rsid w:val="00F95191"/>
    <w:rsid w:val="00F95D1F"/>
    <w:rsid w:val="00F95EDD"/>
    <w:rsid w:val="00F96063"/>
    <w:rsid w:val="00F962D6"/>
    <w:rsid w:val="00F96308"/>
    <w:rsid w:val="00F96B49"/>
    <w:rsid w:val="00F96CCB"/>
    <w:rsid w:val="00F96D58"/>
    <w:rsid w:val="00F96E1C"/>
    <w:rsid w:val="00F971A9"/>
    <w:rsid w:val="00F973B8"/>
    <w:rsid w:val="00F974BC"/>
    <w:rsid w:val="00F97610"/>
    <w:rsid w:val="00F979C3"/>
    <w:rsid w:val="00F97A76"/>
    <w:rsid w:val="00F97B67"/>
    <w:rsid w:val="00F97BE7"/>
    <w:rsid w:val="00F97C89"/>
    <w:rsid w:val="00FA036D"/>
    <w:rsid w:val="00FA0FE9"/>
    <w:rsid w:val="00FA11DB"/>
    <w:rsid w:val="00FA12AA"/>
    <w:rsid w:val="00FA1426"/>
    <w:rsid w:val="00FA15B8"/>
    <w:rsid w:val="00FA1CDE"/>
    <w:rsid w:val="00FA1D37"/>
    <w:rsid w:val="00FA2104"/>
    <w:rsid w:val="00FA2153"/>
    <w:rsid w:val="00FA25AC"/>
    <w:rsid w:val="00FA2645"/>
    <w:rsid w:val="00FA26AC"/>
    <w:rsid w:val="00FA2DB5"/>
    <w:rsid w:val="00FA2DB8"/>
    <w:rsid w:val="00FA2DDC"/>
    <w:rsid w:val="00FA2F33"/>
    <w:rsid w:val="00FA308F"/>
    <w:rsid w:val="00FA3148"/>
    <w:rsid w:val="00FA3504"/>
    <w:rsid w:val="00FA3640"/>
    <w:rsid w:val="00FA3A1E"/>
    <w:rsid w:val="00FA3A4B"/>
    <w:rsid w:val="00FA3EEB"/>
    <w:rsid w:val="00FA47AB"/>
    <w:rsid w:val="00FA4B8C"/>
    <w:rsid w:val="00FA4BAC"/>
    <w:rsid w:val="00FA5073"/>
    <w:rsid w:val="00FA525F"/>
    <w:rsid w:val="00FA5648"/>
    <w:rsid w:val="00FA5984"/>
    <w:rsid w:val="00FA5A94"/>
    <w:rsid w:val="00FA6053"/>
    <w:rsid w:val="00FA6058"/>
    <w:rsid w:val="00FA624C"/>
    <w:rsid w:val="00FA6288"/>
    <w:rsid w:val="00FA63C0"/>
    <w:rsid w:val="00FA65F7"/>
    <w:rsid w:val="00FA6718"/>
    <w:rsid w:val="00FA692C"/>
    <w:rsid w:val="00FA6C33"/>
    <w:rsid w:val="00FA703C"/>
    <w:rsid w:val="00FA7183"/>
    <w:rsid w:val="00FA71D8"/>
    <w:rsid w:val="00FA72EA"/>
    <w:rsid w:val="00FA73BB"/>
    <w:rsid w:val="00FA73F0"/>
    <w:rsid w:val="00FA761D"/>
    <w:rsid w:val="00FA79C2"/>
    <w:rsid w:val="00FA79C7"/>
    <w:rsid w:val="00FA7D1C"/>
    <w:rsid w:val="00FA7DC3"/>
    <w:rsid w:val="00FA7FF3"/>
    <w:rsid w:val="00FA7FF9"/>
    <w:rsid w:val="00FB09D4"/>
    <w:rsid w:val="00FB0CF7"/>
    <w:rsid w:val="00FB1004"/>
    <w:rsid w:val="00FB1124"/>
    <w:rsid w:val="00FB19AE"/>
    <w:rsid w:val="00FB1AF9"/>
    <w:rsid w:val="00FB1D33"/>
    <w:rsid w:val="00FB1DC2"/>
    <w:rsid w:val="00FB1F38"/>
    <w:rsid w:val="00FB200F"/>
    <w:rsid w:val="00FB222D"/>
    <w:rsid w:val="00FB2241"/>
    <w:rsid w:val="00FB24A9"/>
    <w:rsid w:val="00FB265D"/>
    <w:rsid w:val="00FB2EE0"/>
    <w:rsid w:val="00FB348B"/>
    <w:rsid w:val="00FB36E0"/>
    <w:rsid w:val="00FB3A10"/>
    <w:rsid w:val="00FB3ABE"/>
    <w:rsid w:val="00FB3E05"/>
    <w:rsid w:val="00FB40C2"/>
    <w:rsid w:val="00FB43F9"/>
    <w:rsid w:val="00FB4451"/>
    <w:rsid w:val="00FB479B"/>
    <w:rsid w:val="00FB4C5A"/>
    <w:rsid w:val="00FB4DB8"/>
    <w:rsid w:val="00FB4EBD"/>
    <w:rsid w:val="00FB4F5D"/>
    <w:rsid w:val="00FB5364"/>
    <w:rsid w:val="00FB544E"/>
    <w:rsid w:val="00FB545E"/>
    <w:rsid w:val="00FB5473"/>
    <w:rsid w:val="00FB57E4"/>
    <w:rsid w:val="00FB5906"/>
    <w:rsid w:val="00FB59AE"/>
    <w:rsid w:val="00FB5C1A"/>
    <w:rsid w:val="00FB5E4B"/>
    <w:rsid w:val="00FB5E71"/>
    <w:rsid w:val="00FB5F17"/>
    <w:rsid w:val="00FB5F4E"/>
    <w:rsid w:val="00FB6059"/>
    <w:rsid w:val="00FB6475"/>
    <w:rsid w:val="00FB6E28"/>
    <w:rsid w:val="00FB71DA"/>
    <w:rsid w:val="00FB7348"/>
    <w:rsid w:val="00FB7359"/>
    <w:rsid w:val="00FB73E3"/>
    <w:rsid w:val="00FB74EC"/>
    <w:rsid w:val="00FB779B"/>
    <w:rsid w:val="00FB7865"/>
    <w:rsid w:val="00FC0452"/>
    <w:rsid w:val="00FC0B0A"/>
    <w:rsid w:val="00FC0B46"/>
    <w:rsid w:val="00FC0D15"/>
    <w:rsid w:val="00FC11C0"/>
    <w:rsid w:val="00FC12EF"/>
    <w:rsid w:val="00FC1328"/>
    <w:rsid w:val="00FC13C2"/>
    <w:rsid w:val="00FC1485"/>
    <w:rsid w:val="00FC14F7"/>
    <w:rsid w:val="00FC15EC"/>
    <w:rsid w:val="00FC1646"/>
    <w:rsid w:val="00FC1928"/>
    <w:rsid w:val="00FC19D5"/>
    <w:rsid w:val="00FC19F4"/>
    <w:rsid w:val="00FC1BC2"/>
    <w:rsid w:val="00FC1CD4"/>
    <w:rsid w:val="00FC1D76"/>
    <w:rsid w:val="00FC1E9D"/>
    <w:rsid w:val="00FC229E"/>
    <w:rsid w:val="00FC25CE"/>
    <w:rsid w:val="00FC2734"/>
    <w:rsid w:val="00FC29AA"/>
    <w:rsid w:val="00FC2BB1"/>
    <w:rsid w:val="00FC2D70"/>
    <w:rsid w:val="00FC30F7"/>
    <w:rsid w:val="00FC3370"/>
    <w:rsid w:val="00FC372F"/>
    <w:rsid w:val="00FC3F5B"/>
    <w:rsid w:val="00FC4478"/>
    <w:rsid w:val="00FC44E6"/>
    <w:rsid w:val="00FC466D"/>
    <w:rsid w:val="00FC481C"/>
    <w:rsid w:val="00FC4D83"/>
    <w:rsid w:val="00FC4E6A"/>
    <w:rsid w:val="00FC523D"/>
    <w:rsid w:val="00FC58CA"/>
    <w:rsid w:val="00FC5B57"/>
    <w:rsid w:val="00FC5B72"/>
    <w:rsid w:val="00FC6105"/>
    <w:rsid w:val="00FC614C"/>
    <w:rsid w:val="00FC634B"/>
    <w:rsid w:val="00FC6939"/>
    <w:rsid w:val="00FC6A03"/>
    <w:rsid w:val="00FC6A0B"/>
    <w:rsid w:val="00FC6BD4"/>
    <w:rsid w:val="00FC6E21"/>
    <w:rsid w:val="00FC6F1C"/>
    <w:rsid w:val="00FC712B"/>
    <w:rsid w:val="00FC74E9"/>
    <w:rsid w:val="00FC7581"/>
    <w:rsid w:val="00FC7663"/>
    <w:rsid w:val="00FC7C8A"/>
    <w:rsid w:val="00FD0335"/>
    <w:rsid w:val="00FD0396"/>
    <w:rsid w:val="00FD0551"/>
    <w:rsid w:val="00FD0E82"/>
    <w:rsid w:val="00FD0F68"/>
    <w:rsid w:val="00FD1405"/>
    <w:rsid w:val="00FD19CB"/>
    <w:rsid w:val="00FD19E8"/>
    <w:rsid w:val="00FD1FB9"/>
    <w:rsid w:val="00FD2218"/>
    <w:rsid w:val="00FD2307"/>
    <w:rsid w:val="00FD2309"/>
    <w:rsid w:val="00FD2B42"/>
    <w:rsid w:val="00FD2CDD"/>
    <w:rsid w:val="00FD3249"/>
    <w:rsid w:val="00FD3504"/>
    <w:rsid w:val="00FD368B"/>
    <w:rsid w:val="00FD3B6F"/>
    <w:rsid w:val="00FD3CA5"/>
    <w:rsid w:val="00FD3F49"/>
    <w:rsid w:val="00FD4224"/>
    <w:rsid w:val="00FD45EC"/>
    <w:rsid w:val="00FD48DE"/>
    <w:rsid w:val="00FD49D0"/>
    <w:rsid w:val="00FD4A15"/>
    <w:rsid w:val="00FD4A20"/>
    <w:rsid w:val="00FD4B71"/>
    <w:rsid w:val="00FD4CC0"/>
    <w:rsid w:val="00FD4ED2"/>
    <w:rsid w:val="00FD51EB"/>
    <w:rsid w:val="00FD59D2"/>
    <w:rsid w:val="00FD5B15"/>
    <w:rsid w:val="00FD5CF0"/>
    <w:rsid w:val="00FD5FF8"/>
    <w:rsid w:val="00FD63ED"/>
    <w:rsid w:val="00FD6424"/>
    <w:rsid w:val="00FD6A67"/>
    <w:rsid w:val="00FD6BF9"/>
    <w:rsid w:val="00FD6F1A"/>
    <w:rsid w:val="00FD72B7"/>
    <w:rsid w:val="00FD7332"/>
    <w:rsid w:val="00FD75F2"/>
    <w:rsid w:val="00FD7A4F"/>
    <w:rsid w:val="00FD7C88"/>
    <w:rsid w:val="00FE0187"/>
    <w:rsid w:val="00FE018E"/>
    <w:rsid w:val="00FE03D0"/>
    <w:rsid w:val="00FE03EC"/>
    <w:rsid w:val="00FE1087"/>
    <w:rsid w:val="00FE12B5"/>
    <w:rsid w:val="00FE1334"/>
    <w:rsid w:val="00FE1715"/>
    <w:rsid w:val="00FE1EBD"/>
    <w:rsid w:val="00FE20DB"/>
    <w:rsid w:val="00FE2192"/>
    <w:rsid w:val="00FE2369"/>
    <w:rsid w:val="00FE27EB"/>
    <w:rsid w:val="00FE2D83"/>
    <w:rsid w:val="00FE2E82"/>
    <w:rsid w:val="00FE30BA"/>
    <w:rsid w:val="00FE32CC"/>
    <w:rsid w:val="00FE33DB"/>
    <w:rsid w:val="00FE342E"/>
    <w:rsid w:val="00FE349A"/>
    <w:rsid w:val="00FE3B99"/>
    <w:rsid w:val="00FE3D78"/>
    <w:rsid w:val="00FE4054"/>
    <w:rsid w:val="00FE43B0"/>
    <w:rsid w:val="00FE4ABD"/>
    <w:rsid w:val="00FE4D1E"/>
    <w:rsid w:val="00FE4F2C"/>
    <w:rsid w:val="00FE589F"/>
    <w:rsid w:val="00FE62B1"/>
    <w:rsid w:val="00FE647A"/>
    <w:rsid w:val="00FE6772"/>
    <w:rsid w:val="00FE6A60"/>
    <w:rsid w:val="00FE6C98"/>
    <w:rsid w:val="00FE6FE6"/>
    <w:rsid w:val="00FE7135"/>
    <w:rsid w:val="00FE7650"/>
    <w:rsid w:val="00FE77D1"/>
    <w:rsid w:val="00FE79E0"/>
    <w:rsid w:val="00FE7CB2"/>
    <w:rsid w:val="00FE7EA9"/>
    <w:rsid w:val="00FF053E"/>
    <w:rsid w:val="00FF05CB"/>
    <w:rsid w:val="00FF08FA"/>
    <w:rsid w:val="00FF0A0A"/>
    <w:rsid w:val="00FF0EA3"/>
    <w:rsid w:val="00FF0EE0"/>
    <w:rsid w:val="00FF102B"/>
    <w:rsid w:val="00FF12EA"/>
    <w:rsid w:val="00FF1374"/>
    <w:rsid w:val="00FF1EF2"/>
    <w:rsid w:val="00FF2238"/>
    <w:rsid w:val="00FF25C5"/>
    <w:rsid w:val="00FF2B6B"/>
    <w:rsid w:val="00FF2F56"/>
    <w:rsid w:val="00FF312E"/>
    <w:rsid w:val="00FF36AD"/>
    <w:rsid w:val="00FF3C19"/>
    <w:rsid w:val="00FF3C35"/>
    <w:rsid w:val="00FF446D"/>
    <w:rsid w:val="00FF47E5"/>
    <w:rsid w:val="00FF496B"/>
    <w:rsid w:val="00FF4C88"/>
    <w:rsid w:val="00FF4D54"/>
    <w:rsid w:val="00FF4E54"/>
    <w:rsid w:val="00FF4EBF"/>
    <w:rsid w:val="00FF4ECF"/>
    <w:rsid w:val="00FF5038"/>
    <w:rsid w:val="00FF5883"/>
    <w:rsid w:val="00FF5E7C"/>
    <w:rsid w:val="00FF5EFD"/>
    <w:rsid w:val="00FF6048"/>
    <w:rsid w:val="00FF60B6"/>
    <w:rsid w:val="00FF61F5"/>
    <w:rsid w:val="00FF6311"/>
    <w:rsid w:val="00FF6453"/>
    <w:rsid w:val="00FF687D"/>
    <w:rsid w:val="00FF6B49"/>
    <w:rsid w:val="00FF6CF8"/>
    <w:rsid w:val="00FF7A73"/>
    <w:rsid w:val="00FF7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8E13DD2"/>
  <w15:docId w15:val="{95C6A2B6-25F9-43DF-B205-66A9386FF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3D42"/>
    <w:rPr>
      <w:rFonts w:ascii="Arial" w:hAnsi="Arial"/>
      <w:sz w:val="18"/>
      <w:szCs w:val="20"/>
    </w:rPr>
  </w:style>
  <w:style w:type="paragraph" w:styleId="10">
    <w:name w:val="heading 1"/>
    <w:basedOn w:val="a"/>
    <w:link w:val="11"/>
    <w:uiPriority w:val="99"/>
    <w:qFormat/>
    <w:rsid w:val="007E3182"/>
    <w:pPr>
      <w:spacing w:after="100" w:afterAutospacing="1" w:line="288" w:lineRule="auto"/>
      <w:outlineLvl w:val="0"/>
    </w:pPr>
    <w:rPr>
      <w:rFonts w:eastAsia="Times New Roman" w:cs="Arial"/>
      <w:color w:val="333333"/>
      <w:kern w:val="36"/>
      <w:sz w:val="36"/>
      <w:szCs w:val="36"/>
    </w:rPr>
  </w:style>
  <w:style w:type="paragraph" w:styleId="2">
    <w:name w:val="heading 2"/>
    <w:basedOn w:val="a"/>
    <w:link w:val="20"/>
    <w:uiPriority w:val="99"/>
    <w:qFormat/>
    <w:rsid w:val="007E3182"/>
    <w:pPr>
      <w:spacing w:before="100" w:beforeAutospacing="1" w:after="105" w:line="264" w:lineRule="auto"/>
      <w:outlineLvl w:val="1"/>
    </w:pPr>
    <w:rPr>
      <w:rFonts w:eastAsia="Times New Roman" w:cs="Arial"/>
      <w:b/>
      <w:bCs/>
      <w:color w:val="333333"/>
      <w:sz w:val="30"/>
      <w:szCs w:val="30"/>
    </w:rPr>
  </w:style>
  <w:style w:type="paragraph" w:styleId="3">
    <w:name w:val="heading 3"/>
    <w:aliases w:val="H3"/>
    <w:basedOn w:val="a"/>
    <w:next w:val="a"/>
    <w:link w:val="30"/>
    <w:qFormat/>
    <w:locked/>
    <w:rsid w:val="00F14B80"/>
    <w:pPr>
      <w:keepNext/>
      <w:numPr>
        <w:ilvl w:val="2"/>
        <w:numId w:val="7"/>
      </w:numPr>
      <w:suppressAutoHyphens/>
      <w:spacing w:before="120" w:after="120"/>
      <w:outlineLvl w:val="2"/>
    </w:pPr>
    <w:rPr>
      <w:rFonts w:ascii="Times New Roman" w:eastAsia="Times New Roman" w:hAnsi="Times New Roman"/>
      <w:b/>
      <w:snapToGrid w:val="0"/>
      <w:sz w:val="28"/>
    </w:rPr>
  </w:style>
  <w:style w:type="paragraph" w:styleId="4">
    <w:name w:val="heading 4"/>
    <w:aliases w:val="H4"/>
    <w:basedOn w:val="a"/>
    <w:next w:val="a"/>
    <w:link w:val="40"/>
    <w:qFormat/>
    <w:locked/>
    <w:rsid w:val="00F14B80"/>
    <w:pPr>
      <w:keepNext/>
      <w:numPr>
        <w:ilvl w:val="3"/>
        <w:numId w:val="7"/>
      </w:numPr>
      <w:tabs>
        <w:tab w:val="clear" w:pos="1701"/>
        <w:tab w:val="num" w:pos="1134"/>
      </w:tabs>
      <w:suppressAutoHyphens/>
      <w:spacing w:before="240" w:after="120"/>
      <w:ind w:left="1134"/>
      <w:jc w:val="both"/>
      <w:outlineLvl w:val="3"/>
    </w:pPr>
    <w:rPr>
      <w:rFonts w:ascii="Times New Roman" w:eastAsia="Times New Roman" w:hAnsi="Times New Roman"/>
      <w:b/>
      <w:i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9"/>
    <w:locked/>
    <w:rsid w:val="007E3182"/>
    <w:rPr>
      <w:rFonts w:ascii="Arial" w:hAnsi="Arial" w:cs="Arial"/>
      <w:color w:val="333333"/>
      <w:kern w:val="36"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7E3182"/>
    <w:rPr>
      <w:rFonts w:ascii="Arial" w:hAnsi="Arial" w:cs="Arial"/>
      <w:b/>
      <w:bCs/>
      <w:color w:val="333333"/>
      <w:sz w:val="30"/>
      <w:szCs w:val="30"/>
      <w:lang w:eastAsia="ru-RU"/>
    </w:rPr>
  </w:style>
  <w:style w:type="paragraph" w:styleId="a3">
    <w:name w:val="Normal (Web)"/>
    <w:basedOn w:val="a"/>
    <w:uiPriority w:val="99"/>
    <w:semiHidden/>
    <w:rsid w:val="007E3182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a4">
    <w:name w:val="Body Text Indent"/>
    <w:aliases w:val="текст"/>
    <w:basedOn w:val="a"/>
    <w:link w:val="a5"/>
    <w:uiPriority w:val="99"/>
    <w:rsid w:val="007E3182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Times New Roman CYR" w:eastAsia="Times New Roman" w:hAnsi="Times New Roman CYR"/>
      <w:sz w:val="28"/>
    </w:rPr>
  </w:style>
  <w:style w:type="character" w:customStyle="1" w:styleId="a5">
    <w:name w:val="Основной текст с отступом Знак"/>
    <w:aliases w:val="текст Знак"/>
    <w:basedOn w:val="a0"/>
    <w:link w:val="a4"/>
    <w:uiPriority w:val="99"/>
    <w:locked/>
    <w:rsid w:val="007E3182"/>
    <w:rPr>
      <w:rFonts w:ascii="Times New Roman CYR" w:hAnsi="Times New Roman CYR" w:cs="Times New Roman"/>
      <w:sz w:val="20"/>
      <w:szCs w:val="20"/>
      <w:lang w:eastAsia="ru-RU"/>
    </w:rPr>
  </w:style>
  <w:style w:type="character" w:styleId="a6">
    <w:name w:val="Hyperlink"/>
    <w:basedOn w:val="a0"/>
    <w:uiPriority w:val="99"/>
    <w:rsid w:val="00455FFC"/>
    <w:rPr>
      <w:rFonts w:cs="Times New Roman"/>
      <w:color w:val="0000FF"/>
      <w:u w:val="single"/>
    </w:rPr>
  </w:style>
  <w:style w:type="paragraph" w:customStyle="1" w:styleId="a7">
    <w:name w:val="Знак"/>
    <w:basedOn w:val="a"/>
    <w:uiPriority w:val="99"/>
    <w:rsid w:val="008122E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styleId="a8">
    <w:name w:val="Placeholder Text"/>
    <w:basedOn w:val="a0"/>
    <w:uiPriority w:val="99"/>
    <w:semiHidden/>
    <w:rsid w:val="0016715F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E6013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135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D0CEE"/>
    <w:pPr>
      <w:ind w:left="720"/>
      <w:contextualSpacing/>
    </w:pPr>
  </w:style>
  <w:style w:type="paragraph" w:customStyle="1" w:styleId="12">
    <w:name w:val="Обычный1"/>
    <w:rsid w:val="00052A57"/>
    <w:pPr>
      <w:spacing w:before="100" w:after="100"/>
    </w:pPr>
    <w:rPr>
      <w:rFonts w:ascii="Times New Roman" w:eastAsia="Times New Roman" w:hAnsi="Times New Roman"/>
      <w:snapToGrid w:val="0"/>
      <w:sz w:val="24"/>
      <w:szCs w:val="20"/>
    </w:rPr>
  </w:style>
  <w:style w:type="character" w:customStyle="1" w:styleId="30">
    <w:name w:val="Заголовок 3 Знак"/>
    <w:aliases w:val="H3 Знак"/>
    <w:basedOn w:val="a0"/>
    <w:link w:val="3"/>
    <w:rsid w:val="00F14B80"/>
    <w:rPr>
      <w:rFonts w:ascii="Times New Roman" w:eastAsia="Times New Roman" w:hAnsi="Times New Roman"/>
      <w:b/>
      <w:snapToGrid w:val="0"/>
      <w:sz w:val="28"/>
      <w:szCs w:val="20"/>
    </w:rPr>
  </w:style>
  <w:style w:type="character" w:customStyle="1" w:styleId="40">
    <w:name w:val="Заголовок 4 Знак"/>
    <w:aliases w:val="H4 Знак"/>
    <w:basedOn w:val="a0"/>
    <w:link w:val="4"/>
    <w:rsid w:val="00F14B80"/>
    <w:rPr>
      <w:rFonts w:ascii="Times New Roman" w:eastAsia="Times New Roman" w:hAnsi="Times New Roman"/>
      <w:b/>
      <w:i/>
      <w:snapToGrid w:val="0"/>
      <w:sz w:val="28"/>
      <w:szCs w:val="20"/>
    </w:rPr>
  </w:style>
  <w:style w:type="paragraph" w:customStyle="1" w:styleId="1">
    <w:name w:val="Стиль Заголовок 1 + по ширине"/>
    <w:basedOn w:val="10"/>
    <w:rsid w:val="00F14B80"/>
    <w:pPr>
      <w:keepNext/>
      <w:keepLines/>
      <w:numPr>
        <w:numId w:val="7"/>
      </w:numPr>
      <w:suppressAutoHyphens/>
      <w:spacing w:before="480" w:after="240" w:afterAutospacing="0" w:line="240" w:lineRule="auto"/>
      <w:jc w:val="both"/>
    </w:pPr>
    <w:rPr>
      <w:rFonts w:cs="Times New Roman"/>
      <w:b/>
      <w:bCs/>
      <w:color w:val="auto"/>
      <w:kern w:val="28"/>
      <w:sz w:val="40"/>
      <w:szCs w:val="20"/>
    </w:rPr>
  </w:style>
  <w:style w:type="character" w:customStyle="1" w:styleId="ac">
    <w:name w:val="комментарий"/>
    <w:uiPriority w:val="99"/>
    <w:rsid w:val="00992CFD"/>
    <w:rPr>
      <w:b/>
      <w:i/>
      <w:shd w:val="clear" w:color="auto" w:fill="FFFF99"/>
    </w:rPr>
  </w:style>
  <w:style w:type="table" w:styleId="ad">
    <w:name w:val="Table Grid"/>
    <w:basedOn w:val="a1"/>
    <w:locked/>
    <w:rsid w:val="008766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unhideWhenUsed/>
    <w:rsid w:val="00D84470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84470"/>
    <w:rPr>
      <w:rFonts w:ascii="Arial" w:hAnsi="Arial"/>
      <w:sz w:val="18"/>
      <w:szCs w:val="20"/>
    </w:rPr>
  </w:style>
  <w:style w:type="paragraph" w:styleId="af0">
    <w:name w:val="footer"/>
    <w:basedOn w:val="a"/>
    <w:link w:val="af1"/>
    <w:uiPriority w:val="99"/>
    <w:unhideWhenUsed/>
    <w:rsid w:val="00D84470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84470"/>
    <w:rPr>
      <w:rFonts w:ascii="Arial" w:hAnsi="Arial"/>
      <w:sz w:val="18"/>
      <w:szCs w:val="20"/>
    </w:rPr>
  </w:style>
  <w:style w:type="paragraph" w:customStyle="1" w:styleId="ConsPlusNonformat">
    <w:name w:val="ConsPlusNonformat"/>
    <w:rsid w:val="0019378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4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5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1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2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1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3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3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7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5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1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4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5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7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2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5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3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6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41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31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43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385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203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3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1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8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75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97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00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52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908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5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8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582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95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41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2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81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80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467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48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8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98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73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29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024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88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4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6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1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22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28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39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76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4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3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92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953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39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58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2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9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zovkova\Desktop\&#1064;&#1072;&#1073;&#1083;&#1086;&#1085;&#1099;%20&#1047;&#1069;&#1057;\&#1064;&#1072;&#1073;&#1083;&#1086;&#1085;&#1099;%20&#1047;&#1069;&#1057;\6.%20&#1055;&#1088;&#1086;&#1090;&#1086;&#1082;&#1086;&#1083;%20&#1079;&#1072;&#1089;&#1077;&#1076;&#1072;&#1085;&#1080;&#1103;%20&#1082;&#1086;&#1084;&#1080;&#1089;&#1089;&#1080;&#1080;%20&#1087;&#1086;%20&#1074;&#1089;&#1082;&#1088;&#1099;&#1090;&#1080;&#1102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DCBF2C-5275-4F75-A64E-B830E89412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6. Протокол заседания комиссии по вскрытию</Template>
  <TotalTime>130</TotalTime>
  <Pages>3</Pages>
  <Words>1182</Words>
  <Characters>6744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МОЭСК</Company>
  <LinksUpToDate>false</LinksUpToDate>
  <CharactersWithSpaces>7911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Kuzovkova</dc:creator>
  <cp:lastModifiedBy>Кожевникова Екатерина Васильевна</cp:lastModifiedBy>
  <cp:revision>38</cp:revision>
  <cp:lastPrinted>2026-02-25T05:37:00Z</cp:lastPrinted>
  <dcterms:created xsi:type="dcterms:W3CDTF">2025-12-05T06:23:00Z</dcterms:created>
  <dcterms:modified xsi:type="dcterms:W3CDTF">2026-04-14T06:44:00Z</dcterms:modified>
</cp:coreProperties>
</file>